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459ED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F51ECE">
        <w:rPr>
          <w:b/>
          <w:noProof/>
          <w:sz w:val="24"/>
        </w:rPr>
        <w:t>206</w:t>
      </w:r>
      <w:r w:rsidR="00821636">
        <w:rPr>
          <w:b/>
          <w:noProof/>
          <w:sz w:val="24"/>
        </w:rPr>
        <w:t>622</w:t>
      </w:r>
      <w:bookmarkEnd w:id="0"/>
    </w:p>
    <w:p w14:paraId="5DC21640" w14:textId="3039063E" w:rsidR="003674C0" w:rsidRDefault="00941BFE" w:rsidP="00B922B6">
      <w:pPr>
        <w:pStyle w:val="CRCoverPage"/>
        <w:tabs>
          <w:tab w:val="right" w:pos="9640"/>
        </w:tabs>
        <w:rPr>
          <w:b/>
          <w:noProof/>
          <w:sz w:val="24"/>
        </w:rPr>
      </w:pPr>
      <w:r>
        <w:rPr>
          <w:b/>
          <w:noProof/>
          <w:sz w:val="24"/>
        </w:rPr>
        <w:t>Electronic meeting</w:t>
      </w:r>
      <w:r w:rsidR="003674C0">
        <w:rPr>
          <w:b/>
          <w:noProof/>
          <w:sz w:val="24"/>
        </w:rPr>
        <w:t xml:space="preserve">, </w:t>
      </w:r>
      <w:r w:rsidR="00904970">
        <w:rPr>
          <w:b/>
          <w:noProof/>
          <w:sz w:val="24"/>
        </w:rPr>
        <w:t>15</w:t>
      </w:r>
      <w:r w:rsidR="005B433D">
        <w:rPr>
          <w:b/>
          <w:noProof/>
          <w:sz w:val="24"/>
        </w:rPr>
        <w:t>-</w:t>
      </w:r>
      <w:r w:rsidR="00904970">
        <w:rPr>
          <w:b/>
          <w:noProof/>
          <w:sz w:val="24"/>
        </w:rPr>
        <w:t>23</w:t>
      </w:r>
      <w:r w:rsidR="00230865">
        <w:rPr>
          <w:b/>
          <w:noProof/>
          <w:sz w:val="24"/>
        </w:rPr>
        <w:t xml:space="preserve"> </w:t>
      </w:r>
      <w:r w:rsidR="00904970">
        <w:rPr>
          <w:b/>
          <w:noProof/>
          <w:sz w:val="24"/>
        </w:rPr>
        <w:t>October</w:t>
      </w:r>
      <w:r w:rsidR="003674C0">
        <w:rPr>
          <w:b/>
          <w:noProof/>
          <w:sz w:val="24"/>
        </w:rPr>
        <w:t xml:space="preserve"> 2020</w:t>
      </w:r>
      <w:r w:rsidR="00B922B6">
        <w:rPr>
          <w:b/>
          <w:noProof/>
          <w:sz w:val="24"/>
        </w:rPr>
        <w:tab/>
      </w:r>
      <w:r w:rsidR="00B922B6" w:rsidRPr="00B922B6">
        <w:rPr>
          <w:b/>
          <w:i/>
          <w:noProof/>
          <w:sz w:val="21"/>
        </w:rPr>
        <w:t xml:space="preserve">was </w:t>
      </w:r>
      <w:r w:rsidR="00B922B6" w:rsidRPr="00B922B6">
        <w:rPr>
          <w:b/>
          <w:i/>
          <w:noProof/>
          <w:sz w:val="21"/>
        </w:rPr>
        <w:t>C1-206241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ED3C29" w:rsidR="001E41F3" w:rsidRPr="00410371" w:rsidRDefault="00F51ECE" w:rsidP="00CE50AF">
            <w:pPr>
              <w:pStyle w:val="CRCoverPage"/>
              <w:spacing w:after="0"/>
              <w:rPr>
                <w:noProof/>
              </w:rPr>
            </w:pPr>
            <w:r>
              <w:rPr>
                <w:b/>
                <w:noProof/>
                <w:sz w:val="28"/>
                <w:lang w:eastAsia="zh-CN"/>
              </w:rPr>
              <w:t>2749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726C9E" w:rsidR="001E41F3" w:rsidRPr="00410371" w:rsidRDefault="00BE527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E1CAC" w:rsidR="001E41F3" w:rsidRPr="00410371" w:rsidRDefault="00570453" w:rsidP="00936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w:t>
            </w:r>
            <w:r w:rsidR="00936C62">
              <w:rPr>
                <w:b/>
                <w:noProof/>
                <w:sz w:val="28"/>
              </w:rPr>
              <w:t>6</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73C854B0" w:rsidR="001E41F3" w:rsidRDefault="00244388" w:rsidP="005164D8">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7133EB37" w:rsidR="001E41F3" w:rsidRDefault="002020A5" w:rsidP="002020A5">
            <w:pPr>
              <w:pStyle w:val="CRCoverPage"/>
              <w:spacing w:after="0"/>
              <w:ind w:left="100"/>
              <w:rPr>
                <w:noProof/>
              </w:rPr>
            </w:pPr>
            <w:r w:rsidRPr="008319C2">
              <w:t>Huawei, HiSilicon</w:t>
            </w:r>
            <w:r w:rsidR="00435788">
              <w:rPr>
                <w:rFonts w:hint="eastAsia"/>
                <w:lang w:eastAsia="zh-CN"/>
              </w:rPr>
              <w:t>,</w:t>
            </w:r>
            <w:r w:rsidR="00435788">
              <w:rPr>
                <w:lang w:eastAsia="zh-CN"/>
              </w:rPr>
              <w:t xml:space="preserve"> </w:t>
            </w:r>
            <w:r w:rsidR="00435788" w:rsidRPr="00435788">
              <w:rPr>
                <w:lang w:eastAsia="zh-CN"/>
              </w:rPr>
              <w:t>Ericsson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32F9D19F" w:rsidR="001E41F3" w:rsidRDefault="001B1A25" w:rsidP="00AC4268">
            <w:pPr>
              <w:pStyle w:val="CRCoverPage"/>
              <w:spacing w:after="0"/>
              <w:ind w:left="100"/>
              <w:rPr>
                <w:noProof/>
              </w:rPr>
            </w:pPr>
            <w:r>
              <w:rPr>
                <w:noProof/>
              </w:rPr>
              <w:t>5GProtoc16</w:t>
            </w:r>
            <w:r w:rsidR="00BE0453">
              <w:rPr>
                <w:noProof/>
                <w:lang w:eastAsia="zh-CN"/>
              </w:rPr>
              <w:t>, Vertical_LAN</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0AE33928" w:rsidR="001E41F3" w:rsidRDefault="002020A5" w:rsidP="00BE5273">
            <w:pPr>
              <w:pStyle w:val="CRCoverPage"/>
              <w:spacing w:after="0"/>
              <w:rPr>
                <w:noProof/>
              </w:rPr>
            </w:pPr>
            <w:r>
              <w:rPr>
                <w:noProof/>
              </w:rPr>
              <w:t>2020-</w:t>
            </w:r>
            <w:r w:rsidR="00626530">
              <w:rPr>
                <w:noProof/>
              </w:rPr>
              <w:t>10</w:t>
            </w:r>
            <w:r>
              <w:rPr>
                <w:noProof/>
              </w:rPr>
              <w:t>-</w:t>
            </w:r>
            <w:r w:rsidR="00BE5273">
              <w:rPr>
                <w:noProof/>
              </w:rPr>
              <w:t>22</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18D53B69" w:rsidR="001E41F3" w:rsidRDefault="002020A5" w:rsidP="00AC4268">
            <w:pPr>
              <w:pStyle w:val="CRCoverPage"/>
              <w:spacing w:after="0"/>
              <w:rPr>
                <w:noProof/>
              </w:rPr>
            </w:pPr>
            <w:r>
              <w:rPr>
                <w:noProof/>
              </w:rPr>
              <w:t>Rel-1</w:t>
            </w:r>
            <w:r w:rsidR="00626530">
              <w:rPr>
                <w:noProof/>
              </w:rPr>
              <w:t>6</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67265F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proofErr w:type="spellStart"/>
            <w:r w:rsidR="00E13276">
              <w:rPr>
                <w:i/>
                <w:sz w:val="18"/>
              </w:rPr>
              <w:t>Rel</w:t>
            </w:r>
            <w:proofErr w:type="spellEnd"/>
            <w:r w:rsidR="00E13276">
              <w:rPr>
                <w:i/>
                <w:sz w:val="18"/>
              </w:rPr>
              <w:t>-16</w:t>
            </w:r>
            <w:r w:rsidR="00E13276">
              <w:rPr>
                <w:i/>
                <w:sz w:val="18"/>
              </w:rPr>
              <w:tab/>
              <w:t>(Release 16)</w:t>
            </w:r>
            <w:r w:rsidR="00E13276">
              <w:rPr>
                <w:i/>
                <w:sz w:val="18"/>
              </w:rPr>
              <w:br/>
            </w:r>
            <w:proofErr w:type="spellStart"/>
            <w:r w:rsidR="00E13276">
              <w:rPr>
                <w:i/>
                <w:sz w:val="18"/>
              </w:rPr>
              <w:t>Rel</w:t>
            </w:r>
            <w:proofErr w:type="spellEnd"/>
            <w:r w:rsidR="00E13276">
              <w:rPr>
                <w:i/>
                <w:sz w:val="18"/>
              </w:rPr>
              <w:t>-17</w:t>
            </w:r>
            <w:r w:rsidR="00E13276">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6CD51EA3" w14:textId="29AD814F" w:rsidR="00A5039A" w:rsidRPr="00FB65F6" w:rsidRDefault="00A5039A" w:rsidP="00FB65F6">
            <w:pPr>
              <w:ind w:leftChars="100" w:left="200"/>
              <w:rPr>
                <w:i/>
                <w:sz w:val="18"/>
              </w:rPr>
            </w:pPr>
            <w:r w:rsidRPr="00A5039A">
              <w:rPr>
                <w:i/>
                <w:sz w:val="18"/>
              </w:rPr>
              <w:t xml:space="preserve">Unless otherwise specified the presence of </w:t>
            </w:r>
            <w:proofErr w:type="gramStart"/>
            <w:r w:rsidRPr="00A5039A">
              <w:rPr>
                <w:i/>
                <w:sz w:val="18"/>
              </w:rPr>
              <w:t>a</w:t>
            </w:r>
            <w:proofErr w:type="gramEnd"/>
            <w:r w:rsidRPr="00A5039A">
              <w:rPr>
                <w:i/>
                <w:sz w:val="18"/>
              </w:rPr>
              <w:t xml:space="preserve"> IE of unknown </w:t>
            </w:r>
            <w:proofErr w:type="spellStart"/>
            <w:r w:rsidRPr="00A5039A">
              <w:rPr>
                <w:i/>
                <w:sz w:val="18"/>
              </w:rPr>
              <w:t>IEI</w:t>
            </w:r>
            <w:proofErr w:type="spellEnd"/>
            <w:r w:rsidRPr="00A5039A">
              <w:rPr>
                <w:i/>
                <w:sz w:val="18"/>
              </w:rPr>
              <w:t xml:space="preserve"> or of an out of sequence IE shall not lead by itself to an error. An alternative specification is the 'comprehension required' scheme. A type 4 IE is encoded as 'comprehension required' if bits 5, 6, 7 and 8 of its </w:t>
            </w:r>
            <w:proofErr w:type="spellStart"/>
            <w:r w:rsidRPr="00A5039A">
              <w:rPr>
                <w:i/>
                <w:sz w:val="18"/>
              </w:rPr>
              <w:t>IEI</w:t>
            </w:r>
            <w:proofErr w:type="spellEnd"/>
            <w:r w:rsidRPr="00A5039A">
              <w:rPr>
                <w:i/>
                <w:sz w:val="18"/>
              </w:rPr>
              <w:t xml:space="preserve"> are set to zero. </w:t>
            </w:r>
            <w:r w:rsidRPr="00A5039A">
              <w:rPr>
                <w:i/>
                <w:sz w:val="18"/>
                <w:highlight w:val="cyan"/>
              </w:rPr>
              <w:t>A type 6 IE</w:t>
            </w:r>
            <w:r w:rsidRPr="00A5039A">
              <w:rPr>
                <w:i/>
                <w:sz w:val="18"/>
              </w:rPr>
              <w:t xml:space="preserve"> is encoded as '</w:t>
            </w:r>
            <w:r w:rsidR="00FB65F6" w:rsidRPr="00FB65F6">
              <w:rPr>
                <w:i/>
                <w:sz w:val="18"/>
              </w:rPr>
              <w:t>comprehension required</w:t>
            </w:r>
            <w:r w:rsidR="00FB65F6" w:rsidRPr="00A5039A">
              <w:rPr>
                <w:i/>
                <w:sz w:val="18"/>
              </w:rPr>
              <w:t>'</w:t>
            </w:r>
            <w:r w:rsidR="00FB65F6">
              <w:rPr>
                <w:i/>
                <w:sz w:val="18"/>
              </w:rPr>
              <w:t xml:space="preserve"> </w:t>
            </w:r>
            <w:r w:rsidRPr="00A5039A">
              <w:rPr>
                <w:i/>
                <w:sz w:val="18"/>
                <w:highlight w:val="cyan"/>
              </w:rPr>
              <w:t xml:space="preserve">if bit 8 is set to zero and bits 3, 4, 5, 6, and 7 of its </w:t>
            </w:r>
            <w:proofErr w:type="spellStart"/>
            <w:r w:rsidRPr="00A5039A">
              <w:rPr>
                <w:i/>
                <w:sz w:val="18"/>
                <w:highlight w:val="cyan"/>
              </w:rPr>
              <w:t>IEI</w:t>
            </w:r>
            <w:proofErr w:type="spellEnd"/>
            <w:r w:rsidRPr="00A5039A">
              <w:rPr>
                <w:i/>
                <w:sz w:val="18"/>
                <w:highlight w:val="cyan"/>
              </w:rPr>
              <w:t xml:space="preserve">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proofErr w:type="spellStart"/>
                  <w:r>
                    <w:rPr>
                      <w:sz w:val="16"/>
                    </w:rPr>
                    <w:t>CT#82</w:t>
                  </w:r>
                  <w:proofErr w:type="spellEnd"/>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 xml:space="preserve">Change of </w:t>
                  </w:r>
                  <w:proofErr w:type="spellStart"/>
                  <w:r w:rsidRPr="0083064D">
                    <w:rPr>
                      <w:snapToGrid w:val="0"/>
                      <w:sz w:val="16"/>
                    </w:rPr>
                    <w:t>IEI</w:t>
                  </w:r>
                  <w:proofErr w:type="spellEnd"/>
                  <w:r w:rsidRPr="0083064D">
                    <w:rPr>
                      <w:snapToGrid w:val="0"/>
                      <w:sz w:val="16"/>
                    </w:rPr>
                    <w:t xml:space="preserve"> values from </w:t>
                  </w:r>
                  <w:proofErr w:type="spellStart"/>
                  <w:r w:rsidRPr="0083064D">
                    <w:rPr>
                      <w:snapToGrid w:val="0"/>
                      <w:sz w:val="16"/>
                    </w:rPr>
                    <w:t>7E</w:t>
                  </w:r>
                  <w:proofErr w:type="spellEnd"/>
                  <w:r w:rsidRPr="0083064D">
                    <w:rPr>
                      <w:snapToGrid w:val="0"/>
                      <w:sz w:val="16"/>
                    </w:rPr>
                    <w:t xml:space="preserve"> to 74 and from </w:t>
                  </w:r>
                  <w:proofErr w:type="spellStart"/>
                  <w:r w:rsidRPr="0083064D">
                    <w:rPr>
                      <w:snapToGrid w:val="0"/>
                      <w:sz w:val="16"/>
                    </w:rPr>
                    <w:t>7F</w:t>
                  </w:r>
                  <w:proofErr w:type="spellEnd"/>
                  <w:r w:rsidRPr="0083064D">
                    <w:rPr>
                      <w:snapToGrid w:val="0"/>
                      <w:sz w:val="16"/>
                    </w:rPr>
                    <w:t xml:space="preserve">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E437BC">
              <w:rPr>
                <w:noProof/>
                <w:highlight w:val="yellow"/>
                <w:lang w:eastAsia="zh-CN"/>
              </w:rPr>
              <w:t xml:space="preserve">be 74 </w:t>
            </w:r>
            <w:r w:rsidRPr="00E437BC">
              <w:rPr>
                <w:rFonts w:hint="eastAsia"/>
                <w:noProof/>
                <w:highlight w:val="yellow"/>
                <w:lang w:eastAsia="zh-CN"/>
              </w:rPr>
              <w:t>(</w:t>
            </w:r>
            <w:r w:rsidRPr="00E437BC">
              <w:rPr>
                <w:noProof/>
                <w:highlight w:val="yellow"/>
                <w:lang w:eastAsia="zh-CN"/>
              </w:rPr>
              <w:t xml:space="preserve">or other values </w:t>
            </w:r>
            <w:r w:rsidR="0070670B" w:rsidRPr="00E437BC">
              <w:rPr>
                <w:noProof/>
                <w:highlight w:val="yellow"/>
                <w:lang w:eastAsia="zh-CN"/>
              </w:rPr>
              <w:t xml:space="preserve">but not used for </w:t>
            </w:r>
            <w:r w:rsidRPr="00E437BC">
              <w:rPr>
                <w:noProof/>
                <w:highlight w:val="yellow"/>
                <w:lang w:eastAsia="zh-CN"/>
              </w:rPr>
              <w:t>“comprehension required”</w:t>
            </w:r>
            <w:r w:rsidR="0070670B" w:rsidRPr="00E437BC">
              <w:rPr>
                <w:noProof/>
                <w:highlight w:val="yellow"/>
                <w:lang w:eastAsia="zh-CN"/>
              </w:rPr>
              <w:t xml:space="preserve"> type</w:t>
            </w:r>
            <w:r w:rsidRPr="00E437BC">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w:t>
      </w:r>
      <w:proofErr w:type="spellStart"/>
      <w:r w:rsidRPr="00440029">
        <w:t>PDU</w:t>
      </w:r>
      <w:proofErr w:type="spellEnd"/>
      <w:r w:rsidRPr="00440029">
        <w:t xml:space="preserve"> SESSION ESTABLISHMENT REQUEST message is sent by the </w:t>
      </w:r>
      <w:proofErr w:type="spellStart"/>
      <w:r w:rsidRPr="00440029">
        <w:t>UE</w:t>
      </w:r>
      <w:proofErr w:type="spellEnd"/>
      <w:r w:rsidRPr="00440029">
        <w:t xml:space="preserve"> to the </w:t>
      </w:r>
      <w:proofErr w:type="spellStart"/>
      <w:r>
        <w:t>SMF</w:t>
      </w:r>
      <w:proofErr w:type="spellEnd"/>
      <w:r w:rsidRPr="00440029">
        <w:t xml:space="preserve"> to initiate establishment of a </w:t>
      </w:r>
      <w:proofErr w:type="spellStart"/>
      <w:r w:rsidRPr="00440029">
        <w:t>PDU</w:t>
      </w:r>
      <w:proofErr w:type="spellEnd"/>
      <w:r w:rsidRPr="00440029">
        <w:t xml:space="preserve">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r>
      <w:proofErr w:type="spellStart"/>
      <w:r w:rsidRPr="00440029">
        <w:t>PDU</w:t>
      </w:r>
      <w:proofErr w:type="spellEnd"/>
      <w:r w:rsidRPr="00440029">
        <w:t xml:space="preserve">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r>
      <w:proofErr w:type="spellStart"/>
      <w:r w:rsidRPr="00440029">
        <w:t>UE</w:t>
      </w:r>
      <w:proofErr w:type="spellEnd"/>
      <w:r w:rsidRPr="00440029">
        <w:t xml:space="preserv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proofErr w:type="spellStart"/>
      <w:r w:rsidRPr="00440029">
        <w:t>PDU</w:t>
      </w:r>
      <w:proofErr w:type="spellEnd"/>
      <w:r w:rsidRPr="00440029">
        <w:t xml:space="preserve">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6D2A69">
            <w:pPr>
              <w:pStyle w:val="TAH"/>
            </w:pPr>
            <w:proofErr w:type="spellStart"/>
            <w:r w:rsidRPr="005F7EB0">
              <w:t>IEI</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6D2A69">
            <w:pPr>
              <w:pStyle w:val="TAH"/>
            </w:pPr>
            <w:r w:rsidRPr="005F7EB0">
              <w:t>Length</w:t>
            </w:r>
          </w:p>
        </w:tc>
      </w:tr>
      <w:tr w:rsidR="00994A65" w:rsidRPr="005F7EB0" w14:paraId="5B66801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6D2A69">
            <w:pPr>
              <w:pStyle w:val="TAL"/>
            </w:pPr>
            <w:r w:rsidRPr="000D0840">
              <w:t>Extended protocol discriminator</w:t>
            </w:r>
          </w:p>
          <w:p w14:paraId="214F6B7C" w14:textId="77777777" w:rsidR="00994A65" w:rsidRPr="000D0840" w:rsidRDefault="00994A65"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6D2A69">
            <w:pPr>
              <w:pStyle w:val="TAC"/>
            </w:pPr>
            <w:r w:rsidRPr="005F7EB0">
              <w:t>1</w:t>
            </w:r>
          </w:p>
        </w:tc>
      </w:tr>
      <w:tr w:rsidR="00994A65" w:rsidRPr="005F7EB0" w14:paraId="70B2991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6D2A69">
            <w:pPr>
              <w:pStyle w:val="TAL"/>
            </w:pPr>
            <w:proofErr w:type="spellStart"/>
            <w:r w:rsidRPr="000D0840">
              <w:t>PDU</w:t>
            </w:r>
            <w:proofErr w:type="spellEnd"/>
            <w:r w:rsidRPr="000D0840">
              <w:t xml:space="preserve">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6D2A69">
            <w:pPr>
              <w:pStyle w:val="TAL"/>
            </w:pPr>
            <w:proofErr w:type="spellStart"/>
            <w:r w:rsidRPr="000D0840">
              <w:t>PDU</w:t>
            </w:r>
            <w:proofErr w:type="spellEnd"/>
            <w:r w:rsidRPr="000D0840">
              <w:t xml:space="preserve"> session identity</w:t>
            </w:r>
          </w:p>
          <w:p w14:paraId="40E1619D" w14:textId="77777777" w:rsidR="00994A65" w:rsidRPr="000D0840" w:rsidRDefault="00994A65"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6D2A69">
            <w:pPr>
              <w:pStyle w:val="TAC"/>
            </w:pPr>
            <w:r w:rsidRPr="005F7EB0">
              <w:t>1</w:t>
            </w:r>
          </w:p>
        </w:tc>
      </w:tr>
      <w:tr w:rsidR="00994A65" w:rsidRPr="005F7EB0" w14:paraId="47E7008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6D2A69">
            <w:pPr>
              <w:pStyle w:val="TAL"/>
            </w:pPr>
            <w:proofErr w:type="spellStart"/>
            <w:r w:rsidRPr="000D0840">
              <w:t>PTI</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6D2A69">
            <w:pPr>
              <w:pStyle w:val="TAL"/>
            </w:pPr>
            <w:r w:rsidRPr="000D0840">
              <w:t>Procedure transaction identity</w:t>
            </w:r>
          </w:p>
          <w:p w14:paraId="0F3D7691" w14:textId="77777777" w:rsidR="00994A65" w:rsidRPr="000D0840" w:rsidRDefault="00994A65"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6D2A69">
            <w:pPr>
              <w:pStyle w:val="TAC"/>
            </w:pPr>
            <w:r w:rsidRPr="005F7EB0">
              <w:t>1</w:t>
            </w:r>
          </w:p>
        </w:tc>
      </w:tr>
      <w:tr w:rsidR="00994A65" w:rsidRPr="005F7EB0" w14:paraId="041E41F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6D2A69">
            <w:pPr>
              <w:pStyle w:val="TAL"/>
              <w:rPr>
                <w:lang w:val="fr-FR"/>
              </w:rPr>
            </w:pPr>
            <w:proofErr w:type="spellStart"/>
            <w:r w:rsidRPr="004C33A6">
              <w:rPr>
                <w:lang w:val="fr-FR"/>
              </w:rPr>
              <w:t>PDU</w:t>
            </w:r>
            <w:proofErr w:type="spellEnd"/>
            <w:r w:rsidRPr="004C33A6">
              <w:rPr>
                <w:lang w:val="fr-FR"/>
              </w:rPr>
              <w:t xml:space="preserve"> SESSION ESTABLISHMENT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6D2A69">
            <w:pPr>
              <w:pStyle w:val="TAL"/>
            </w:pPr>
            <w:r w:rsidRPr="000D0840">
              <w:t>Message type</w:t>
            </w:r>
          </w:p>
          <w:p w14:paraId="7827B8E1" w14:textId="77777777" w:rsidR="00994A65" w:rsidRPr="000D0840" w:rsidRDefault="00994A65"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6D2A69">
            <w:pPr>
              <w:pStyle w:val="TAC"/>
            </w:pPr>
            <w:r w:rsidRPr="005F7EB0">
              <w:t>1</w:t>
            </w:r>
          </w:p>
        </w:tc>
      </w:tr>
      <w:tr w:rsidR="00994A65" w:rsidRPr="005F7EB0" w14:paraId="3B670C8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6D2A6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6D2A69">
            <w:pPr>
              <w:pStyle w:val="TAL"/>
            </w:pPr>
            <w:r w:rsidRPr="00AD7DE8">
              <w:t>Integrity protection maximum data rate</w:t>
            </w:r>
          </w:p>
          <w:p w14:paraId="7A76DDC8" w14:textId="77777777" w:rsidR="00994A65" w:rsidRPr="000D0840" w:rsidRDefault="00994A65" w:rsidP="006D2A6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6D2A6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6D2A6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6D2A69">
            <w:pPr>
              <w:pStyle w:val="TAC"/>
            </w:pPr>
            <w:r>
              <w:t>2</w:t>
            </w:r>
          </w:p>
        </w:tc>
      </w:tr>
      <w:tr w:rsidR="00994A65" w:rsidRPr="005F7EB0" w14:paraId="570F38EB"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6D2A6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6D2A69">
            <w:pPr>
              <w:pStyle w:val="TAL"/>
            </w:pPr>
            <w:proofErr w:type="spellStart"/>
            <w:r w:rsidRPr="000D0840">
              <w:t>PDU</w:t>
            </w:r>
            <w:proofErr w:type="spellEnd"/>
            <w:r w:rsidRPr="000D0840">
              <w:t xml:space="preserve">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6D2A69">
            <w:pPr>
              <w:pStyle w:val="TAL"/>
            </w:pPr>
            <w:proofErr w:type="spellStart"/>
            <w:r w:rsidRPr="000D0840">
              <w:t>PDU</w:t>
            </w:r>
            <w:proofErr w:type="spellEnd"/>
            <w:r w:rsidRPr="000D0840">
              <w:t xml:space="preserve"> session type</w:t>
            </w:r>
          </w:p>
          <w:p w14:paraId="4C4EECA0" w14:textId="77777777" w:rsidR="00994A65" w:rsidRPr="000D0840" w:rsidRDefault="00994A65" w:rsidP="006D2A6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6D2A69">
            <w:pPr>
              <w:pStyle w:val="TAC"/>
            </w:pPr>
            <w:r w:rsidRPr="005F7EB0">
              <w:t>1</w:t>
            </w:r>
          </w:p>
        </w:tc>
      </w:tr>
      <w:tr w:rsidR="00994A65" w:rsidRPr="005F7EB0" w14:paraId="18948A0D"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6D2A6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6D2A69">
            <w:pPr>
              <w:pStyle w:val="TAL"/>
            </w:pPr>
            <w:proofErr w:type="spellStart"/>
            <w:r w:rsidRPr="000D0840">
              <w:t>SSC</w:t>
            </w:r>
            <w:proofErr w:type="spellEnd"/>
            <w:r w:rsidRPr="000D0840">
              <w:t xml:space="preserve">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6D2A69">
            <w:pPr>
              <w:pStyle w:val="TAL"/>
            </w:pPr>
            <w:proofErr w:type="spellStart"/>
            <w:r w:rsidRPr="000D0840">
              <w:t>SSC</w:t>
            </w:r>
            <w:proofErr w:type="spellEnd"/>
            <w:r w:rsidRPr="000D0840">
              <w:t xml:space="preserve"> mode</w:t>
            </w:r>
          </w:p>
          <w:p w14:paraId="311ECF98" w14:textId="77777777" w:rsidR="00994A65" w:rsidRPr="000D0840" w:rsidRDefault="00994A65" w:rsidP="006D2A6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6D2A69">
            <w:pPr>
              <w:pStyle w:val="TAC"/>
            </w:pPr>
            <w:r w:rsidRPr="005F7EB0">
              <w:t>1</w:t>
            </w:r>
          </w:p>
        </w:tc>
      </w:tr>
      <w:tr w:rsidR="00994A65" w:rsidRPr="005F7EB0" w14:paraId="311C588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6D2A6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6D2A69">
            <w:pPr>
              <w:pStyle w:val="TAL"/>
            </w:pPr>
            <w:proofErr w:type="spellStart"/>
            <w:r w:rsidRPr="000D0840">
              <w:t>5GSM</w:t>
            </w:r>
            <w:proofErr w:type="spellEnd"/>
            <w:r w:rsidRPr="000D0840">
              <w:t xml:space="preserve">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6D2A69">
            <w:pPr>
              <w:pStyle w:val="TAL"/>
            </w:pPr>
            <w:proofErr w:type="spellStart"/>
            <w:r w:rsidRPr="000D0840">
              <w:t>5GSM</w:t>
            </w:r>
            <w:proofErr w:type="spellEnd"/>
            <w:r w:rsidRPr="000D0840">
              <w:t xml:space="preserve"> capability</w:t>
            </w:r>
          </w:p>
          <w:p w14:paraId="6D6B2E16" w14:textId="77777777" w:rsidR="00994A65" w:rsidRPr="000D0840" w:rsidRDefault="00994A65" w:rsidP="006D2A6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6D2A69">
            <w:pPr>
              <w:pStyle w:val="TAC"/>
            </w:pPr>
            <w:proofErr w:type="spellStart"/>
            <w:r w:rsidRPr="005F7EB0">
              <w:rPr>
                <w:lang w:eastAsia="ja-JP"/>
              </w:rP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6D2A69">
            <w:pPr>
              <w:pStyle w:val="TAC"/>
            </w:pPr>
            <w:r w:rsidRPr="005F7EB0">
              <w:t>3-15</w:t>
            </w:r>
          </w:p>
        </w:tc>
      </w:tr>
      <w:tr w:rsidR="00994A65" w:rsidRPr="005F7EB0" w14:paraId="468650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6D2A6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6D2A6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6D2A69">
            <w:pPr>
              <w:pStyle w:val="TAL"/>
            </w:pPr>
            <w:r w:rsidRPr="000D0840">
              <w:t>Maximum number of supported packet filters</w:t>
            </w:r>
          </w:p>
          <w:p w14:paraId="449E3582" w14:textId="77777777" w:rsidR="00994A65" w:rsidRPr="000D0840" w:rsidRDefault="00994A65" w:rsidP="006D2A6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6D2A6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6D2A69">
            <w:pPr>
              <w:pStyle w:val="TAC"/>
            </w:pPr>
            <w:r w:rsidRPr="005F7EB0">
              <w:t>3</w:t>
            </w:r>
          </w:p>
        </w:tc>
      </w:tr>
      <w:tr w:rsidR="00994A65" w:rsidRPr="005F7EB0" w14:paraId="553FF290"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6D2A6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6D2A69">
            <w:pPr>
              <w:pStyle w:val="TAL"/>
            </w:pPr>
            <w:r w:rsidRPr="000D0840">
              <w:t xml:space="preserve">Always-on </w:t>
            </w:r>
            <w:proofErr w:type="spellStart"/>
            <w:r w:rsidRPr="000D0840">
              <w:t>PDU</w:t>
            </w:r>
            <w:proofErr w:type="spellEnd"/>
            <w:r w:rsidRPr="000D0840">
              <w:t xml:space="preserve">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6D2A69">
            <w:pPr>
              <w:pStyle w:val="TAL"/>
            </w:pPr>
            <w:r w:rsidRPr="000D0840">
              <w:t xml:space="preserve">Always-on </w:t>
            </w:r>
            <w:proofErr w:type="spellStart"/>
            <w:r w:rsidRPr="000D0840">
              <w:t>PDU</w:t>
            </w:r>
            <w:proofErr w:type="spellEnd"/>
            <w:r w:rsidRPr="000D0840">
              <w:t xml:space="preserve"> session requested</w:t>
            </w:r>
          </w:p>
          <w:p w14:paraId="5548B9ED" w14:textId="77777777" w:rsidR="00994A65" w:rsidRPr="000D0840" w:rsidRDefault="00994A65" w:rsidP="006D2A6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6D2A69">
            <w:pPr>
              <w:pStyle w:val="TAC"/>
            </w:pPr>
            <w:r>
              <w:t>1</w:t>
            </w:r>
          </w:p>
        </w:tc>
      </w:tr>
      <w:tr w:rsidR="00994A65" w:rsidRPr="005F7EB0" w14:paraId="16EA299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6D2A6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6D2A69">
            <w:pPr>
              <w:pStyle w:val="TAL"/>
              <w:rPr>
                <w:lang w:val="fr-FR"/>
              </w:rPr>
            </w:pPr>
            <w:r w:rsidRPr="004C33A6">
              <w:rPr>
                <w:lang w:val="fr-FR"/>
              </w:rPr>
              <w:t xml:space="preserve">SM </w:t>
            </w:r>
            <w:proofErr w:type="spellStart"/>
            <w:r w:rsidRPr="004C33A6">
              <w:rPr>
                <w:lang w:val="fr-FR"/>
              </w:rPr>
              <w:t>PDU</w:t>
            </w:r>
            <w:proofErr w:type="spellEnd"/>
            <w:r w:rsidRPr="004C33A6">
              <w:rPr>
                <w:lang w:val="fr-FR"/>
              </w:rPr>
              <w:t xml:space="preserve"> </w:t>
            </w:r>
            <w:proofErr w:type="spellStart"/>
            <w:r w:rsidRPr="004C33A6">
              <w:rPr>
                <w:lang w:val="fr-FR"/>
              </w:rPr>
              <w:t>DN</w:t>
            </w:r>
            <w:proofErr w:type="spellEnd"/>
            <w:r w:rsidRPr="004C33A6">
              <w:rPr>
                <w:lang w:val="fr-FR"/>
              </w:rPr>
              <w:t xml:space="preserve">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6D2A69">
            <w:pPr>
              <w:pStyle w:val="TAL"/>
              <w:rPr>
                <w:lang w:val="fr-FR"/>
              </w:rPr>
            </w:pPr>
            <w:r w:rsidRPr="004C33A6">
              <w:rPr>
                <w:lang w:val="fr-FR"/>
              </w:rPr>
              <w:t xml:space="preserve">SM </w:t>
            </w:r>
            <w:proofErr w:type="spellStart"/>
            <w:r w:rsidRPr="004C33A6">
              <w:rPr>
                <w:lang w:val="fr-FR"/>
              </w:rPr>
              <w:t>PDU</w:t>
            </w:r>
            <w:proofErr w:type="spellEnd"/>
            <w:r w:rsidRPr="004C33A6">
              <w:rPr>
                <w:lang w:val="fr-FR"/>
              </w:rPr>
              <w:t xml:space="preserve"> </w:t>
            </w:r>
            <w:proofErr w:type="spellStart"/>
            <w:r w:rsidRPr="004C33A6">
              <w:rPr>
                <w:lang w:val="fr-FR"/>
              </w:rPr>
              <w:t>DN</w:t>
            </w:r>
            <w:proofErr w:type="spellEnd"/>
            <w:r w:rsidRPr="004C33A6">
              <w:rPr>
                <w:lang w:val="fr-FR"/>
              </w:rPr>
              <w:t xml:space="preserve"> </w:t>
            </w:r>
            <w:proofErr w:type="spellStart"/>
            <w:r w:rsidRPr="004C33A6">
              <w:rPr>
                <w:lang w:val="fr-FR"/>
              </w:rPr>
              <w:t>request</w:t>
            </w:r>
            <w:proofErr w:type="spellEnd"/>
            <w:r w:rsidRPr="004C33A6">
              <w:rPr>
                <w:lang w:val="fr-FR"/>
              </w:rPr>
              <w:t xml:space="preserve"> container</w:t>
            </w:r>
          </w:p>
          <w:p w14:paraId="6B8F4317" w14:textId="77777777" w:rsidR="00994A65" w:rsidRPr="004C33A6" w:rsidRDefault="00994A65" w:rsidP="006D2A6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6D2A69">
            <w:pPr>
              <w:pStyle w:val="TAC"/>
              <w:rPr>
                <w:highlight w:val="yellow"/>
              </w:rPr>
            </w:pPr>
            <w:proofErr w:type="spellStart"/>
            <w:r w:rsidRPr="005F7EB0">
              <w:t>T</w:t>
            </w:r>
            <w:r>
              <w: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6D2A69">
            <w:pPr>
              <w:pStyle w:val="TAC"/>
              <w:rPr>
                <w:highlight w:val="yellow"/>
              </w:rPr>
            </w:pPr>
            <w:r>
              <w:t>3-255</w:t>
            </w:r>
          </w:p>
        </w:tc>
      </w:tr>
      <w:tr w:rsidR="00994A65" w:rsidRPr="005F7EB0" w14:paraId="7B87713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6D2A69">
            <w:pPr>
              <w:pStyle w:val="TAL"/>
            </w:pPr>
            <w:proofErr w:type="spellStart"/>
            <w:r w:rsidRPr="000D0840">
              <w:t>7B</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6D2A69">
            <w:pPr>
              <w:pStyle w:val="TAL"/>
            </w:pPr>
            <w:r w:rsidRPr="000D0840">
              <w:t>Extended protocol configuration options</w:t>
            </w:r>
          </w:p>
          <w:p w14:paraId="381A34CD" w14:textId="77777777" w:rsidR="00994A65" w:rsidRPr="000D0840" w:rsidRDefault="00994A65"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6D2A69">
            <w:pPr>
              <w:pStyle w:val="TAC"/>
              <w:rPr>
                <w:highlight w:val="yellow"/>
              </w:rPr>
            </w:pPr>
            <w:proofErr w:type="spellStart"/>
            <w:r w:rsidRPr="005F7EB0">
              <w:t>TLV</w:t>
            </w:r>
            <w:proofErr w:type="spellEnd"/>
            <w:r w:rsidRPr="005F7EB0">
              <w:t>-E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6D2A69">
            <w:pPr>
              <w:pStyle w:val="TAC"/>
              <w:rPr>
                <w:highlight w:val="yellow"/>
              </w:rPr>
            </w:pPr>
            <w:r w:rsidRPr="005F7EB0">
              <w:t>4-65538</w:t>
            </w:r>
          </w:p>
        </w:tc>
      </w:tr>
      <w:tr w:rsidR="00994A65" w14:paraId="28A2A496"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6D2A6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6D2A69">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6D2A69">
            <w:pPr>
              <w:pStyle w:val="TAC"/>
            </w:pPr>
            <w:proofErr w:type="spellStart"/>
            <w:r w:rsidRPr="00CC0C94">
              <w:rPr>
                <w:lang w:eastAsia="zh-CN"/>
              </w:rP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6D2A69">
            <w:pPr>
              <w:pStyle w:val="TAC"/>
            </w:pPr>
            <w:r w:rsidRPr="00CC0C94">
              <w:rPr>
                <w:lang w:eastAsia="zh-CN"/>
              </w:rPr>
              <w:t>5-257</w:t>
            </w:r>
          </w:p>
        </w:tc>
      </w:tr>
      <w:tr w:rsidR="00994A65" w14:paraId="4479523D"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6D2A69">
            <w:pPr>
              <w:pStyle w:val="TAL"/>
              <w:rPr>
                <w:highlight w:val="yellow"/>
                <w:lang w:eastAsia="zh-CN"/>
              </w:rPr>
            </w:pPr>
            <w:proofErr w:type="spellStart"/>
            <w:r>
              <w:t>6E</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6D2A6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6D2A69">
            <w:pPr>
              <w:pStyle w:val="TAL"/>
            </w:pPr>
            <w:r>
              <w:t>DS-TT Ethernet port MAC address</w:t>
            </w:r>
          </w:p>
          <w:p w14:paraId="25BCED91" w14:textId="77777777" w:rsidR="00994A65" w:rsidRPr="00CC0C94" w:rsidRDefault="00994A65" w:rsidP="006D2A6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6D2A69">
            <w:pPr>
              <w:pStyle w:val="TAC"/>
              <w:rPr>
                <w:lang w:eastAsia="zh-CN"/>
              </w:rPr>
            </w:pPr>
            <w:proofErr w:type="spellStart"/>
            <w: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6D2A69">
            <w:pPr>
              <w:pStyle w:val="TAC"/>
              <w:rPr>
                <w:lang w:eastAsia="zh-CN"/>
              </w:rPr>
            </w:pPr>
            <w:r>
              <w:t>8</w:t>
            </w:r>
          </w:p>
        </w:tc>
      </w:tr>
      <w:tr w:rsidR="00994A65" w14:paraId="7C82D1CA"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6D2A69">
            <w:pPr>
              <w:pStyle w:val="TAL"/>
              <w:rPr>
                <w:highlight w:val="yellow"/>
              </w:rPr>
            </w:pPr>
            <w:proofErr w:type="spellStart"/>
            <w:r>
              <w:t>6F</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6D2A69">
            <w:pPr>
              <w:pStyle w:val="TAL"/>
            </w:pPr>
            <w:proofErr w:type="spellStart"/>
            <w:r>
              <w:t>UE</w:t>
            </w:r>
            <w:proofErr w:type="spellEnd"/>
            <w:r>
              <w:t>-DS-TT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6D2A69">
            <w:pPr>
              <w:pStyle w:val="TAL"/>
            </w:pPr>
            <w:proofErr w:type="spellStart"/>
            <w:r>
              <w:t>UE</w:t>
            </w:r>
            <w:proofErr w:type="spellEnd"/>
            <w:r>
              <w:t>-DS-TT residence time</w:t>
            </w:r>
          </w:p>
          <w:p w14:paraId="2824E7B2" w14:textId="77777777" w:rsidR="00994A65" w:rsidRDefault="00994A65" w:rsidP="006D2A6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6D2A69">
            <w:pPr>
              <w:pStyle w:val="TAC"/>
            </w:pPr>
            <w:proofErr w:type="spellStart"/>
            <w: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6D2A69">
            <w:pPr>
              <w:pStyle w:val="TAC"/>
            </w:pPr>
            <w:r>
              <w:t>10</w:t>
            </w:r>
          </w:p>
        </w:tc>
      </w:tr>
      <w:tr w:rsidR="00994A65" w14:paraId="4C25A74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6D2A69">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6D2A6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6D2A6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6D2A6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6D2A69">
            <w:pPr>
              <w:pStyle w:val="TAC"/>
            </w:pPr>
            <w:proofErr w:type="spellStart"/>
            <w:r>
              <w:rPr>
                <w:rFonts w:hint="eastAsia"/>
                <w:lang w:eastAsia="ko-KR"/>
              </w:rPr>
              <w:t>T</w:t>
            </w:r>
            <w:r>
              <w:rPr>
                <w:lang w:eastAsia="ko-KR"/>
              </w:rPr>
              <w:t>LV</w:t>
            </w:r>
            <w:proofErr w:type="spellEnd"/>
            <w:r>
              <w:rPr>
                <w:lang w:eastAsia="ko-KR"/>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6D2A69">
            <w:pPr>
              <w:pStyle w:val="TAC"/>
            </w:pPr>
            <w:r>
              <w:rPr>
                <w:lang w:eastAsia="ko-KR"/>
              </w:rPr>
              <w:t>8-65538</w:t>
            </w:r>
          </w:p>
        </w:tc>
      </w:tr>
      <w:tr w:rsidR="00994A65" w14:paraId="48760FE7"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6D2A69">
            <w:pPr>
              <w:pStyle w:val="TAL"/>
            </w:pPr>
            <w:proofErr w:type="spellStart"/>
            <w:r>
              <w:t>1F</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6D2A6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6D2A69">
            <w:pPr>
              <w:pStyle w:val="TAL"/>
              <w:rPr>
                <w:lang w:val="fr-FR" w:eastAsia="ko-KR"/>
              </w:rPr>
            </w:pPr>
            <w:r>
              <w:rPr>
                <w:lang w:val="fr-FR" w:eastAsia="ko-KR"/>
              </w:rPr>
              <w:t>Ethernet header compression configuration</w:t>
            </w:r>
          </w:p>
          <w:p w14:paraId="3B27A57E" w14:textId="77777777" w:rsidR="00994A65" w:rsidRPr="00767715" w:rsidRDefault="00994A65" w:rsidP="006D2A6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6D2A6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6D2A69">
            <w:pPr>
              <w:pStyle w:val="TAC"/>
              <w:rPr>
                <w:lang w:eastAsia="ko-KR"/>
              </w:rPr>
            </w:pPr>
            <w:proofErr w:type="spellStart"/>
            <w:r>
              <w:rPr>
                <w:lang w:eastAsia="ko-KR"/>
              </w:rP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6D2A69">
            <w:pPr>
              <w:pStyle w:val="TAC"/>
              <w:rPr>
                <w:lang w:eastAsia="ko-KR"/>
              </w:rPr>
            </w:pPr>
            <w:r>
              <w:rPr>
                <w:lang w:eastAsia="ko-KR"/>
              </w:rPr>
              <w:t>3</w:t>
            </w:r>
          </w:p>
        </w:tc>
      </w:tr>
      <w:tr w:rsidR="00994A65" w14:paraId="5B37659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6D2A6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6D2A69">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6D2A69">
            <w:pPr>
              <w:pStyle w:val="TAL"/>
              <w:rPr>
                <w:lang w:eastAsia="ko-KR"/>
              </w:rPr>
            </w:pPr>
            <w:proofErr w:type="spellStart"/>
            <w:r>
              <w:rPr>
                <w:lang w:eastAsia="ko-KR"/>
              </w:rPr>
              <w:t>PDU</w:t>
            </w:r>
            <w:proofErr w:type="spellEnd"/>
            <w:r>
              <w:rPr>
                <w:lang w:eastAsia="ko-KR"/>
              </w:rPr>
              <w:t xml:space="preserve"> address</w:t>
            </w:r>
          </w:p>
          <w:p w14:paraId="160DF122" w14:textId="77777777" w:rsidR="00994A65" w:rsidRDefault="00994A65" w:rsidP="006D2A6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6D2A6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6D2A69">
            <w:pPr>
              <w:pStyle w:val="TAC"/>
              <w:rPr>
                <w:lang w:eastAsia="ko-KR"/>
              </w:rPr>
            </w:pPr>
            <w:proofErr w:type="spellStart"/>
            <w:r>
              <w:rPr>
                <w:rFonts w:hint="eastAsia"/>
                <w:lang w:eastAsia="ko-KR"/>
              </w:rPr>
              <w:t>T</w:t>
            </w:r>
            <w:r>
              <w:rPr>
                <w:lang w:eastAsia="ko-KR"/>
              </w:rPr>
              <w: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6D2A69">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6"/>
      <w:proofErr w:type="spellEnd"/>
    </w:p>
    <w:p w14:paraId="0CAE8EAF" w14:textId="77777777" w:rsidR="00082113" w:rsidRPr="00440029" w:rsidRDefault="00082113" w:rsidP="00082113">
      <w:r w:rsidRPr="00440029">
        <w:t xml:space="preserve">The </w:t>
      </w:r>
      <w:proofErr w:type="spellStart"/>
      <w:r w:rsidRPr="00440029">
        <w:t>PDU</w:t>
      </w:r>
      <w:proofErr w:type="spellEnd"/>
      <w:r w:rsidRPr="00440029">
        <w:t xml:space="preserve"> SESSION </w:t>
      </w:r>
      <w:r>
        <w:t>MODIFICATION</w:t>
      </w:r>
      <w:r w:rsidRPr="00440029">
        <w:t xml:space="preserve"> </w:t>
      </w:r>
      <w:r>
        <w:t>REQUEST</w:t>
      </w:r>
      <w:r w:rsidRPr="00440029">
        <w:t xml:space="preserve"> message is sent by the </w:t>
      </w:r>
      <w:proofErr w:type="spellStart"/>
      <w:r>
        <w:t>UE</w:t>
      </w:r>
      <w:proofErr w:type="spellEnd"/>
      <w:r>
        <w:t xml:space="preserve"> </w:t>
      </w:r>
      <w:r w:rsidRPr="00440029">
        <w:t xml:space="preserve">to the </w:t>
      </w:r>
      <w:proofErr w:type="spellStart"/>
      <w:r>
        <w:t>SMF</w:t>
      </w:r>
      <w:proofErr w:type="spellEnd"/>
      <w:r>
        <w:t xml:space="preserve"> </w:t>
      </w:r>
      <w:r w:rsidRPr="00440029">
        <w:t xml:space="preserve">to </w:t>
      </w:r>
      <w:r>
        <w:t xml:space="preserve">request a modification of a </w:t>
      </w:r>
      <w:proofErr w:type="spellStart"/>
      <w:r>
        <w:t>PDU</w:t>
      </w:r>
      <w:proofErr w:type="spellEnd"/>
      <w:r>
        <w:t xml:space="preserve">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r>
      <w:proofErr w:type="spellStart"/>
      <w:r w:rsidRPr="00440029">
        <w:t>PDU</w:t>
      </w:r>
      <w:proofErr w:type="spellEnd"/>
      <w:r w:rsidRPr="00440029">
        <w:t xml:space="preserve">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r>
      <w:proofErr w:type="spellStart"/>
      <w:r w:rsidRPr="00440029">
        <w:t>UE</w:t>
      </w:r>
      <w:proofErr w:type="spellEnd"/>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proofErr w:type="spellStart"/>
      <w:r w:rsidRPr="00440029">
        <w:t>PDU</w:t>
      </w:r>
      <w:proofErr w:type="spellEnd"/>
      <w:r w:rsidRPr="00440029">
        <w:t xml:space="preserve">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6D2A69">
            <w:pPr>
              <w:pStyle w:val="TAH"/>
            </w:pPr>
            <w:proofErr w:type="spellStart"/>
            <w:r w:rsidRPr="005F7EB0">
              <w:t>IEI</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6D2A69">
            <w:pPr>
              <w:pStyle w:val="TAH"/>
            </w:pPr>
            <w:r w:rsidRPr="005F7EB0">
              <w:t>Length</w:t>
            </w:r>
          </w:p>
        </w:tc>
      </w:tr>
      <w:tr w:rsidR="00082113" w:rsidRPr="005F7EB0" w14:paraId="74D106A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6D2A69">
            <w:pPr>
              <w:pStyle w:val="TAL"/>
            </w:pPr>
            <w:r w:rsidRPr="000D0840">
              <w:t>Extended protocol discriminator</w:t>
            </w:r>
          </w:p>
          <w:p w14:paraId="4DBB030D" w14:textId="77777777" w:rsidR="00082113" w:rsidRPr="000D0840" w:rsidRDefault="00082113"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6D2A69">
            <w:pPr>
              <w:pStyle w:val="TAC"/>
            </w:pPr>
            <w:r w:rsidRPr="005F7EB0">
              <w:t>1</w:t>
            </w:r>
          </w:p>
        </w:tc>
      </w:tr>
      <w:tr w:rsidR="00082113" w:rsidRPr="005F7EB0" w14:paraId="4916F85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6D2A69">
            <w:pPr>
              <w:pStyle w:val="TAL"/>
            </w:pPr>
            <w:proofErr w:type="spellStart"/>
            <w:r w:rsidRPr="000D0840">
              <w:t>PDU</w:t>
            </w:r>
            <w:proofErr w:type="spellEnd"/>
            <w:r w:rsidRPr="000D0840">
              <w:t xml:space="preserve">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6D2A69">
            <w:pPr>
              <w:pStyle w:val="TAL"/>
            </w:pPr>
            <w:proofErr w:type="spellStart"/>
            <w:r w:rsidRPr="000D0840">
              <w:t>PDU</w:t>
            </w:r>
            <w:proofErr w:type="spellEnd"/>
            <w:r w:rsidRPr="000D0840">
              <w:t xml:space="preserve"> session identity</w:t>
            </w:r>
          </w:p>
          <w:p w14:paraId="07379C26" w14:textId="77777777" w:rsidR="00082113" w:rsidRPr="000D0840" w:rsidRDefault="00082113"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6D2A69">
            <w:pPr>
              <w:pStyle w:val="TAC"/>
            </w:pPr>
            <w:r w:rsidRPr="005F7EB0">
              <w:t>1</w:t>
            </w:r>
          </w:p>
        </w:tc>
      </w:tr>
      <w:tr w:rsidR="00082113" w:rsidRPr="005F7EB0" w14:paraId="15714AA0"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6D2A69">
            <w:pPr>
              <w:pStyle w:val="TAL"/>
            </w:pPr>
            <w:proofErr w:type="spellStart"/>
            <w:r w:rsidRPr="000D0840">
              <w:t>PTI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6D2A69">
            <w:pPr>
              <w:pStyle w:val="TAL"/>
            </w:pPr>
            <w:r w:rsidRPr="000D0840">
              <w:t>Procedure transaction identity</w:t>
            </w:r>
          </w:p>
          <w:p w14:paraId="12B7050E" w14:textId="77777777" w:rsidR="00082113" w:rsidRPr="000D0840" w:rsidRDefault="00082113"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6D2A69">
            <w:pPr>
              <w:pStyle w:val="TAC"/>
            </w:pPr>
            <w:r w:rsidRPr="005F7EB0">
              <w:t>1</w:t>
            </w:r>
          </w:p>
        </w:tc>
      </w:tr>
      <w:tr w:rsidR="00082113" w:rsidRPr="005F7EB0" w14:paraId="5BD109C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6D2A69">
            <w:pPr>
              <w:pStyle w:val="TAL"/>
              <w:rPr>
                <w:lang w:val="fr-FR"/>
              </w:rPr>
            </w:pPr>
            <w:proofErr w:type="spellStart"/>
            <w:r w:rsidRPr="004C33A6">
              <w:rPr>
                <w:lang w:val="fr-FR"/>
              </w:rPr>
              <w:t>PDU</w:t>
            </w:r>
            <w:proofErr w:type="spellEnd"/>
            <w:r w:rsidRPr="004C33A6">
              <w:rPr>
                <w:lang w:val="fr-FR"/>
              </w:rPr>
              <w:t xml:space="preserve"> SESSION MODIFICATION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6D2A69">
            <w:pPr>
              <w:pStyle w:val="TAL"/>
            </w:pPr>
            <w:r w:rsidRPr="000D0840">
              <w:t>Message type</w:t>
            </w:r>
          </w:p>
          <w:p w14:paraId="077AC7C5" w14:textId="77777777" w:rsidR="00082113" w:rsidRPr="000D0840" w:rsidRDefault="00082113"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6D2A69">
            <w:pPr>
              <w:pStyle w:val="TAC"/>
            </w:pPr>
            <w:r w:rsidRPr="005F7EB0">
              <w:t>1</w:t>
            </w:r>
          </w:p>
        </w:tc>
      </w:tr>
      <w:tr w:rsidR="00082113" w:rsidRPr="005F7EB0" w14:paraId="3303D6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6D2A6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6D2A69">
            <w:pPr>
              <w:pStyle w:val="TAL"/>
            </w:pPr>
            <w:proofErr w:type="spellStart"/>
            <w:r w:rsidRPr="000D0840">
              <w:t>5GSM</w:t>
            </w:r>
            <w:proofErr w:type="spellEnd"/>
            <w:r w:rsidRPr="000D0840">
              <w:t xml:space="preserve">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6D2A69">
            <w:pPr>
              <w:pStyle w:val="TAL"/>
            </w:pPr>
            <w:proofErr w:type="spellStart"/>
            <w:r w:rsidRPr="000D0840">
              <w:t>5GSM</w:t>
            </w:r>
            <w:proofErr w:type="spellEnd"/>
            <w:r w:rsidRPr="000D0840">
              <w:t xml:space="preserve"> capability</w:t>
            </w:r>
          </w:p>
          <w:p w14:paraId="7A962E6D" w14:textId="77777777" w:rsidR="00082113" w:rsidRPr="000D0840" w:rsidRDefault="00082113" w:rsidP="006D2A6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6D2A69">
            <w:pPr>
              <w:pStyle w:val="TAC"/>
            </w:pPr>
            <w:proofErr w:type="spellStart"/>
            <w:r w:rsidRPr="005F7EB0">
              <w:t>TLV</w:t>
            </w:r>
            <w:proofErr w:type="spellEnd"/>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6D2A69">
            <w:pPr>
              <w:pStyle w:val="TAC"/>
            </w:pPr>
            <w:r w:rsidRPr="005F7EB0">
              <w:t>3-15</w:t>
            </w:r>
          </w:p>
        </w:tc>
      </w:tr>
      <w:tr w:rsidR="00082113" w:rsidRPr="005F7EB0" w14:paraId="78953A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6D2A6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6D2A69">
            <w:pPr>
              <w:pStyle w:val="TAL"/>
            </w:pPr>
            <w:proofErr w:type="spellStart"/>
            <w:r w:rsidRPr="000D0840">
              <w:t>5GSM</w:t>
            </w:r>
            <w:proofErr w:type="spellEnd"/>
            <w:r w:rsidRPr="000D0840">
              <w:t xml:space="preserve">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6D2A69">
            <w:pPr>
              <w:pStyle w:val="TAL"/>
            </w:pPr>
            <w:proofErr w:type="spellStart"/>
            <w:r w:rsidRPr="000D0840">
              <w:t>5GSM</w:t>
            </w:r>
            <w:proofErr w:type="spellEnd"/>
            <w:r w:rsidRPr="000D0840">
              <w:t xml:space="preserve"> cause</w:t>
            </w:r>
          </w:p>
          <w:p w14:paraId="7359B3E6" w14:textId="77777777" w:rsidR="00082113" w:rsidRPr="000D0840" w:rsidRDefault="00082113" w:rsidP="006D2A6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6D2A69">
            <w:pPr>
              <w:pStyle w:val="TAC"/>
            </w:pPr>
            <w:r>
              <w:t>2</w:t>
            </w:r>
          </w:p>
        </w:tc>
      </w:tr>
      <w:tr w:rsidR="00082113" w:rsidRPr="005F7EB0" w14:paraId="56AC2DE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6D2A6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6D2A6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6D2A69">
            <w:pPr>
              <w:pStyle w:val="TAL"/>
            </w:pPr>
            <w:r w:rsidRPr="000D0840">
              <w:t>Maximum number of supported packet filters</w:t>
            </w:r>
          </w:p>
          <w:p w14:paraId="62649177" w14:textId="77777777" w:rsidR="00082113" w:rsidRPr="000D0840" w:rsidRDefault="00082113" w:rsidP="006D2A6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6D2A6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6D2A69">
            <w:pPr>
              <w:pStyle w:val="TAC"/>
            </w:pPr>
            <w:r w:rsidRPr="005F7EB0">
              <w:t>3</w:t>
            </w:r>
          </w:p>
        </w:tc>
      </w:tr>
      <w:tr w:rsidR="00082113" w:rsidRPr="005F7EB0" w14:paraId="283D0E4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6D2A6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6D2A69">
            <w:pPr>
              <w:pStyle w:val="TAL"/>
            </w:pPr>
            <w:r w:rsidRPr="000D0840">
              <w:t xml:space="preserve">Always-on </w:t>
            </w:r>
            <w:proofErr w:type="spellStart"/>
            <w:r w:rsidRPr="000D0840">
              <w:t>PDU</w:t>
            </w:r>
            <w:proofErr w:type="spellEnd"/>
            <w:r w:rsidRPr="000D0840">
              <w:t xml:space="preserve">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6D2A69">
            <w:pPr>
              <w:pStyle w:val="TAL"/>
            </w:pPr>
            <w:r w:rsidRPr="000D0840">
              <w:t xml:space="preserve">Always-on </w:t>
            </w:r>
            <w:proofErr w:type="spellStart"/>
            <w:r w:rsidRPr="000D0840">
              <w:t>PDU</w:t>
            </w:r>
            <w:proofErr w:type="spellEnd"/>
            <w:r w:rsidRPr="000D0840">
              <w:t xml:space="preserve"> session requested</w:t>
            </w:r>
          </w:p>
          <w:p w14:paraId="4332535A" w14:textId="77777777" w:rsidR="00082113" w:rsidRPr="000D0840" w:rsidRDefault="00082113" w:rsidP="006D2A6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6D2A69">
            <w:pPr>
              <w:pStyle w:val="TAC"/>
            </w:pPr>
            <w:r>
              <w:t>1</w:t>
            </w:r>
          </w:p>
        </w:tc>
      </w:tr>
      <w:tr w:rsidR="00082113" w:rsidRPr="005F7EB0" w14:paraId="3F5147B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6D2A6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6D2A6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6D2A69">
            <w:pPr>
              <w:pStyle w:val="TAL"/>
            </w:pPr>
            <w:r w:rsidRPr="000D0840">
              <w:t>Integrity protection maximum data rate</w:t>
            </w:r>
          </w:p>
          <w:p w14:paraId="62CC021D" w14:textId="77777777" w:rsidR="00082113" w:rsidRPr="000D0840" w:rsidRDefault="00082113" w:rsidP="006D2A6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6D2A69">
            <w:pPr>
              <w:pStyle w:val="TAC"/>
            </w:pPr>
            <w:r>
              <w:t>3</w:t>
            </w:r>
          </w:p>
        </w:tc>
      </w:tr>
      <w:tr w:rsidR="00082113" w:rsidRPr="005F7EB0" w14:paraId="11F4899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6D2A69">
            <w:pPr>
              <w:pStyle w:val="TAL"/>
            </w:pPr>
            <w:proofErr w:type="spellStart"/>
            <w:r w:rsidRPr="000D0840">
              <w:t>7A</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6D2A69">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6D2A69">
            <w:pPr>
              <w:pStyle w:val="TAL"/>
            </w:pPr>
            <w:proofErr w:type="spellStart"/>
            <w:r w:rsidRPr="000D0840">
              <w:t>QoS</w:t>
            </w:r>
            <w:proofErr w:type="spellEnd"/>
            <w:r w:rsidRPr="000D0840">
              <w:t xml:space="preserve"> rules</w:t>
            </w:r>
          </w:p>
          <w:p w14:paraId="40D833C0" w14:textId="77777777" w:rsidR="00082113" w:rsidRPr="000D0840" w:rsidRDefault="00082113" w:rsidP="006D2A6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6D2A69">
            <w:pPr>
              <w:pStyle w:val="TAC"/>
            </w:pPr>
            <w:proofErr w:type="spellStart"/>
            <w:r w:rsidRPr="005F7EB0">
              <w:t>TLV</w:t>
            </w:r>
            <w:proofErr w:type="spellEnd"/>
            <w:r w:rsidRPr="005F7EB0">
              <w:t>-E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6D2A69">
            <w:pPr>
              <w:pStyle w:val="TAC"/>
            </w:pPr>
            <w:r>
              <w:t>7</w:t>
            </w:r>
            <w:r w:rsidRPr="005F7EB0">
              <w:t>-65538</w:t>
            </w:r>
          </w:p>
        </w:tc>
      </w:tr>
      <w:tr w:rsidR="00082113" w:rsidRPr="005F7EB0" w14:paraId="734D824C"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6D2A6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6D2A69">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6D2A69">
            <w:pPr>
              <w:pStyle w:val="TAL"/>
            </w:pPr>
            <w:proofErr w:type="spellStart"/>
            <w:r w:rsidRPr="000D0840">
              <w:t>QoS</w:t>
            </w:r>
            <w:proofErr w:type="spellEnd"/>
            <w:r w:rsidRPr="000D0840">
              <w:t xml:space="preserve"> flow descriptions</w:t>
            </w:r>
          </w:p>
          <w:p w14:paraId="2C247CEA" w14:textId="77777777" w:rsidR="00082113" w:rsidRPr="000D0840" w:rsidRDefault="00082113" w:rsidP="006D2A6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6D2A69">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6D2A69">
            <w:pPr>
              <w:pStyle w:val="TAC"/>
            </w:pPr>
            <w:r>
              <w:t>6</w:t>
            </w:r>
            <w:r w:rsidRPr="005568AA">
              <w:t>-65538</w:t>
            </w:r>
          </w:p>
        </w:tc>
      </w:tr>
      <w:tr w:rsidR="00082113" w:rsidRPr="005F7EB0" w14:paraId="1E1AD07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6D2A6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6D2A6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6D2A69">
            <w:pPr>
              <w:pStyle w:val="TAL"/>
            </w:pPr>
            <w:r w:rsidRPr="000D0840">
              <w:t>Mapped EPS bearer contexts</w:t>
            </w:r>
          </w:p>
          <w:p w14:paraId="547861A6" w14:textId="77777777" w:rsidR="00082113" w:rsidRPr="000D0840" w:rsidRDefault="00082113" w:rsidP="006D2A6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6D2A6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6D2A69">
            <w:pPr>
              <w:pStyle w:val="TAC"/>
            </w:pPr>
            <w:proofErr w:type="spellStart"/>
            <w:r w:rsidRPr="005F7EB0">
              <w:t>TLV</w:t>
            </w:r>
            <w:proofErr w:type="spellEnd"/>
            <w:r w:rsidRPr="005F7EB0">
              <w:t>-E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6D2A69">
            <w:pPr>
              <w:pStyle w:val="TAC"/>
            </w:pPr>
            <w:r w:rsidRPr="005F7EB0">
              <w:t>7-65538</w:t>
            </w:r>
          </w:p>
        </w:tc>
      </w:tr>
      <w:tr w:rsidR="00082113" w:rsidRPr="005F7EB0" w14:paraId="4AF7A7CD"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6D2A69">
            <w:pPr>
              <w:pStyle w:val="TAL"/>
            </w:pPr>
            <w:proofErr w:type="spellStart"/>
            <w:r w:rsidRPr="000D0840">
              <w:t>7B</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6D2A69">
            <w:pPr>
              <w:pStyle w:val="TAL"/>
            </w:pPr>
            <w:r w:rsidRPr="000D0840">
              <w:t>Extended protocol configuration options</w:t>
            </w:r>
          </w:p>
          <w:p w14:paraId="7E1EA0E7" w14:textId="77777777" w:rsidR="00082113" w:rsidRPr="000D0840" w:rsidRDefault="00082113"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6D2A69">
            <w:pPr>
              <w:pStyle w:val="TAC"/>
            </w:pPr>
            <w:proofErr w:type="spellStart"/>
            <w:r w:rsidRPr="005F7EB0">
              <w:t>TLV</w:t>
            </w:r>
            <w:proofErr w:type="spellEnd"/>
            <w:r w:rsidRPr="005F7EB0">
              <w:t>-E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6D2A69">
            <w:pPr>
              <w:pStyle w:val="TAC"/>
            </w:pPr>
            <w:r w:rsidRPr="005F7EB0">
              <w:t>4-65538</w:t>
            </w:r>
          </w:p>
        </w:tc>
      </w:tr>
      <w:tr w:rsidR="00082113" w:rsidRPr="005F7EB0" w14:paraId="1BAAC147"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6D2A69">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6D2A69">
            <w:pPr>
              <w:pStyle w:val="TAC"/>
            </w:pPr>
            <w:proofErr w:type="spellStart"/>
            <w:r>
              <w:rPr>
                <w:rFonts w:hint="eastAsia"/>
                <w:lang w:eastAsia="ko-KR"/>
              </w:rPr>
              <w:t>T</w:t>
            </w:r>
            <w:r>
              <w:rPr>
                <w:lang w:eastAsia="ko-KR"/>
              </w:rPr>
              <w:t>LV</w:t>
            </w:r>
            <w:proofErr w:type="spellEnd"/>
            <w:r>
              <w:rPr>
                <w:lang w:eastAsia="ko-KR"/>
              </w:rPr>
              <w:t>-E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6D2A69">
            <w:pPr>
              <w:pStyle w:val="TAC"/>
            </w:pPr>
            <w:r>
              <w:rPr>
                <w:lang w:eastAsia="ko-KR"/>
              </w:rPr>
              <w:t>4-65538</w:t>
            </w:r>
          </w:p>
        </w:tc>
      </w:tr>
      <w:tr w:rsidR="00082113" w:rsidRPr="005F7EB0" w14:paraId="6570D7FB"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6D2A69">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6D2A69">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6D2A69">
            <w:pPr>
              <w:pStyle w:val="TAL"/>
              <w:rPr>
                <w:noProof/>
                <w:lang w:eastAsia="zh-CN"/>
              </w:rPr>
            </w:pPr>
            <w:r w:rsidRPr="00CC0C94">
              <w:rPr>
                <w:lang w:eastAsia="zh-CN"/>
              </w:rPr>
              <w:t>Header compression configuration</w:t>
            </w:r>
          </w:p>
          <w:p w14:paraId="0327285C" w14:textId="77777777" w:rsidR="00082113" w:rsidRPr="00767715" w:rsidRDefault="00082113" w:rsidP="006D2A6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6D2A6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6D2A69">
            <w:pPr>
              <w:pStyle w:val="TAC"/>
              <w:rPr>
                <w:lang w:eastAsia="ko-KR"/>
              </w:rPr>
            </w:pPr>
            <w:proofErr w:type="spellStart"/>
            <w:r w:rsidRPr="00CC0C94">
              <w:rPr>
                <w:lang w:eastAsia="zh-CN"/>
              </w:rPr>
              <w:t>TLV</w:t>
            </w:r>
            <w:proofErr w:type="spellEnd"/>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6D2A69">
            <w:pPr>
              <w:pStyle w:val="TAC"/>
              <w:rPr>
                <w:lang w:eastAsia="ko-KR"/>
              </w:rPr>
            </w:pPr>
            <w:r w:rsidRPr="00CC0C94">
              <w:rPr>
                <w:lang w:eastAsia="zh-CN"/>
              </w:rPr>
              <w:t>5-257</w:t>
            </w:r>
          </w:p>
        </w:tc>
      </w:tr>
      <w:tr w:rsidR="00082113" w:rsidRPr="005F7EB0" w14:paraId="2FF57BC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6D2A69">
            <w:pPr>
              <w:pStyle w:val="TAL"/>
              <w:rPr>
                <w:noProof/>
                <w:lang w:eastAsia="zh-CN"/>
              </w:rPr>
            </w:pPr>
            <w:proofErr w:type="spellStart"/>
            <w:r>
              <w:t>1F</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6D2A69">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6D2A69">
            <w:pPr>
              <w:pStyle w:val="TAL"/>
              <w:rPr>
                <w:lang w:eastAsia="zh-CN"/>
              </w:rPr>
            </w:pPr>
            <w:r>
              <w:rPr>
                <w:lang w:eastAsia="zh-CN"/>
              </w:rPr>
              <w:t>Ethernet header compression configuration</w:t>
            </w:r>
          </w:p>
          <w:p w14:paraId="52D40504" w14:textId="77777777" w:rsidR="00082113" w:rsidRPr="00CC0C94" w:rsidRDefault="00082113" w:rsidP="006D2A69">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6D2A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6D2A69">
            <w:pPr>
              <w:pStyle w:val="TAC"/>
              <w:rPr>
                <w:lang w:eastAsia="zh-CN"/>
              </w:rPr>
            </w:pPr>
            <w:proofErr w:type="spellStart"/>
            <w:r>
              <w:rPr>
                <w:lang w:eastAsia="zh-CN"/>
              </w:rPr>
              <w:t>TLV</w:t>
            </w:r>
            <w:proofErr w:type="spellEnd"/>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6D2A69">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 xml:space="preserve">It is possible for </w:t>
      </w:r>
      <w:proofErr w:type="spellStart"/>
      <w:r w:rsidRPr="00CC0C94">
        <w:t>UEs</w:t>
      </w:r>
      <w:proofErr w:type="spellEnd"/>
      <w:r w:rsidRPr="00CC0C94">
        <w:t xml:space="preserve"> compliant with earlier versions of this specifi</w:t>
      </w:r>
      <w:r>
        <w:t xml:space="preserve">cation to send the Mapped EPS bearer contexts IE with </w:t>
      </w:r>
      <w:proofErr w:type="spellStart"/>
      <w:r>
        <w:t>IEI</w:t>
      </w:r>
      <w:proofErr w:type="spellEnd"/>
      <w:r>
        <w:t xml:space="preserve"> of value </w:t>
      </w:r>
      <w:r w:rsidRPr="00CC0C94">
        <w:t>"</w:t>
      </w:r>
      <w:proofErr w:type="spellStart"/>
      <w:r>
        <w:t>7F</w:t>
      </w:r>
      <w:proofErr w:type="spellEnd"/>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9"/>
      <w:proofErr w:type="spellEnd"/>
    </w:p>
    <w:p w14:paraId="18A2ADAD" w14:textId="77777777" w:rsidR="00417268" w:rsidRPr="00440029" w:rsidRDefault="00417268" w:rsidP="00417268">
      <w:r w:rsidRPr="00440029">
        <w:t xml:space="preserve">The </w:t>
      </w:r>
      <w:proofErr w:type="spellStart"/>
      <w:r w:rsidRPr="00440029">
        <w:t>PDU</w:t>
      </w:r>
      <w:proofErr w:type="spellEnd"/>
      <w:r w:rsidRPr="00440029">
        <w:t xml:space="preserve"> SESSION </w:t>
      </w:r>
      <w:r>
        <w:t>MODIFICATION</w:t>
      </w:r>
      <w:r w:rsidRPr="00440029">
        <w:t xml:space="preserve"> </w:t>
      </w:r>
      <w:r>
        <w:t>COMMAND</w:t>
      </w:r>
      <w:r w:rsidRPr="00440029">
        <w:t xml:space="preserve"> message is sent by the </w:t>
      </w:r>
      <w:proofErr w:type="spellStart"/>
      <w:r>
        <w:t>SMF</w:t>
      </w:r>
      <w:proofErr w:type="spellEnd"/>
      <w:r>
        <w:t xml:space="preserve"> </w:t>
      </w:r>
      <w:r w:rsidRPr="00440029">
        <w:t xml:space="preserve">to the </w:t>
      </w:r>
      <w:proofErr w:type="spellStart"/>
      <w:r>
        <w:t>UE</w:t>
      </w:r>
      <w:proofErr w:type="spellEnd"/>
      <w:r>
        <w:t xml:space="preserve"> </w:t>
      </w:r>
      <w:r w:rsidRPr="00440029">
        <w:t xml:space="preserve">to </w:t>
      </w:r>
      <w:r>
        <w:t xml:space="preserve">indicate a modification of </w:t>
      </w:r>
      <w:r w:rsidRPr="00440029">
        <w:t xml:space="preserve">a </w:t>
      </w:r>
      <w:proofErr w:type="spellStart"/>
      <w:r w:rsidRPr="00440029">
        <w:t>PDU</w:t>
      </w:r>
      <w:proofErr w:type="spellEnd"/>
      <w:r w:rsidRPr="00440029">
        <w:t xml:space="preserve">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r>
      <w:proofErr w:type="spellStart"/>
      <w:r w:rsidRPr="00440029">
        <w:t>PDU</w:t>
      </w:r>
      <w:proofErr w:type="spellEnd"/>
      <w:r w:rsidRPr="00440029">
        <w:t xml:space="preserve">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 xml:space="preserve">network to </w:t>
      </w:r>
      <w:proofErr w:type="spellStart"/>
      <w:r w:rsidRPr="00440029">
        <w:t>UE</w:t>
      </w:r>
      <w:proofErr w:type="spellEnd"/>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proofErr w:type="spellStart"/>
      <w:r w:rsidRPr="00440029">
        <w:t>PDU</w:t>
      </w:r>
      <w:proofErr w:type="spellEnd"/>
      <w:r w:rsidRPr="00440029">
        <w:t xml:space="preserve">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6D2A69">
            <w:pPr>
              <w:pStyle w:val="TAH"/>
            </w:pPr>
            <w:proofErr w:type="spellStart"/>
            <w:r w:rsidRPr="005F7EB0">
              <w:t>IEI</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6D2A69">
            <w:pPr>
              <w:pStyle w:val="TAH"/>
            </w:pPr>
            <w:r w:rsidRPr="005F7EB0">
              <w:t>Length</w:t>
            </w:r>
          </w:p>
        </w:tc>
      </w:tr>
      <w:tr w:rsidR="00417268" w:rsidRPr="005F7EB0" w14:paraId="3F1B205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6D2A69">
            <w:pPr>
              <w:pStyle w:val="TAL"/>
            </w:pPr>
            <w:r w:rsidRPr="000D0840">
              <w:t>Extended protocol discriminator</w:t>
            </w:r>
          </w:p>
          <w:p w14:paraId="49D66FAC" w14:textId="77777777" w:rsidR="00417268" w:rsidRPr="000D0840" w:rsidRDefault="00417268"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6D2A69">
            <w:pPr>
              <w:pStyle w:val="TAC"/>
            </w:pPr>
            <w:r w:rsidRPr="005F7EB0">
              <w:t>1</w:t>
            </w:r>
          </w:p>
        </w:tc>
      </w:tr>
      <w:tr w:rsidR="00417268" w:rsidRPr="005F7EB0" w14:paraId="66BA565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6D2A69">
            <w:pPr>
              <w:pStyle w:val="TAL"/>
            </w:pPr>
            <w:proofErr w:type="spellStart"/>
            <w:r w:rsidRPr="000D0840">
              <w:t>PDU</w:t>
            </w:r>
            <w:proofErr w:type="spellEnd"/>
            <w:r w:rsidRPr="000D0840">
              <w:t xml:space="preserve">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6D2A69">
            <w:pPr>
              <w:pStyle w:val="TAL"/>
            </w:pPr>
            <w:proofErr w:type="spellStart"/>
            <w:r w:rsidRPr="000D0840">
              <w:t>PDU</w:t>
            </w:r>
            <w:proofErr w:type="spellEnd"/>
            <w:r w:rsidRPr="000D0840">
              <w:t xml:space="preserve"> session identity</w:t>
            </w:r>
          </w:p>
          <w:p w14:paraId="2C988DC0" w14:textId="77777777" w:rsidR="00417268" w:rsidRPr="000D0840" w:rsidRDefault="00417268"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6D2A69">
            <w:pPr>
              <w:pStyle w:val="TAC"/>
            </w:pPr>
            <w:r w:rsidRPr="005F7EB0">
              <w:t>1</w:t>
            </w:r>
          </w:p>
        </w:tc>
      </w:tr>
      <w:tr w:rsidR="00417268" w:rsidRPr="005F7EB0" w14:paraId="5E2F3DF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6D2A69">
            <w:pPr>
              <w:pStyle w:val="TAL"/>
            </w:pPr>
            <w:proofErr w:type="spellStart"/>
            <w:r w:rsidRPr="000D0840">
              <w:t>PTI</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6D2A69">
            <w:pPr>
              <w:pStyle w:val="TAL"/>
            </w:pPr>
            <w:r w:rsidRPr="000D0840">
              <w:t>Procedure transaction identity</w:t>
            </w:r>
          </w:p>
          <w:p w14:paraId="59F70D3D" w14:textId="77777777" w:rsidR="00417268" w:rsidRPr="000D0840" w:rsidRDefault="00417268"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6D2A69">
            <w:pPr>
              <w:pStyle w:val="TAC"/>
            </w:pPr>
            <w:r w:rsidRPr="005F7EB0">
              <w:t>1</w:t>
            </w:r>
          </w:p>
        </w:tc>
      </w:tr>
      <w:tr w:rsidR="00417268" w:rsidRPr="005F7EB0" w14:paraId="0448F4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6D2A69">
            <w:pPr>
              <w:pStyle w:val="TAL"/>
              <w:rPr>
                <w:lang w:val="fr-FR"/>
              </w:rPr>
            </w:pPr>
            <w:proofErr w:type="spellStart"/>
            <w:r w:rsidRPr="004C33A6">
              <w:rPr>
                <w:lang w:val="fr-FR"/>
              </w:rPr>
              <w:t>PDU</w:t>
            </w:r>
            <w:proofErr w:type="spellEnd"/>
            <w:r w:rsidRPr="004C33A6">
              <w:rPr>
                <w:lang w:val="fr-FR"/>
              </w:rPr>
              <w:t xml:space="preserve"> SESSION MODIFICATION COMMAND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6D2A69">
            <w:pPr>
              <w:pStyle w:val="TAL"/>
            </w:pPr>
            <w:r w:rsidRPr="000D0840">
              <w:t>Message type</w:t>
            </w:r>
          </w:p>
          <w:p w14:paraId="29FBFDC4" w14:textId="77777777" w:rsidR="00417268" w:rsidRPr="000D0840" w:rsidRDefault="00417268"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6D2A69">
            <w:pPr>
              <w:pStyle w:val="TAC"/>
            </w:pPr>
            <w:r w:rsidRPr="005F7EB0">
              <w:t>1</w:t>
            </w:r>
          </w:p>
        </w:tc>
      </w:tr>
      <w:tr w:rsidR="00417268" w:rsidRPr="005F7EB0" w14:paraId="4866BC2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6D2A6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6D2A69">
            <w:pPr>
              <w:pStyle w:val="TAL"/>
            </w:pPr>
            <w:proofErr w:type="spellStart"/>
            <w:r w:rsidRPr="000D0840">
              <w:t>5GSM</w:t>
            </w:r>
            <w:proofErr w:type="spellEnd"/>
            <w:r w:rsidRPr="000D0840">
              <w:t xml:space="preserve">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6D2A69">
            <w:pPr>
              <w:pStyle w:val="TAL"/>
            </w:pPr>
            <w:proofErr w:type="spellStart"/>
            <w:r w:rsidRPr="000D0840">
              <w:t>5GSM</w:t>
            </w:r>
            <w:proofErr w:type="spellEnd"/>
            <w:r w:rsidRPr="000D0840">
              <w:t xml:space="preserve"> cause</w:t>
            </w:r>
          </w:p>
          <w:p w14:paraId="33D662AD" w14:textId="77777777" w:rsidR="00417268" w:rsidRPr="000D0840" w:rsidRDefault="00417268" w:rsidP="006D2A6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6D2A69">
            <w:pPr>
              <w:pStyle w:val="TAC"/>
            </w:pPr>
            <w:r w:rsidRPr="005F7EB0">
              <w:t>2</w:t>
            </w:r>
          </w:p>
        </w:tc>
      </w:tr>
      <w:tr w:rsidR="00417268" w:rsidRPr="005F7EB0" w14:paraId="51913A38"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6D2A69">
            <w:pPr>
              <w:pStyle w:val="TAL"/>
            </w:pPr>
            <w:proofErr w:type="spellStart"/>
            <w:r w:rsidRPr="000D0840">
              <w:t>2A</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6D2A69">
            <w:pPr>
              <w:pStyle w:val="TAL"/>
            </w:pPr>
            <w:r w:rsidRPr="000D0840">
              <w:t xml:space="preserve">Session </w:t>
            </w:r>
            <w:proofErr w:type="spellStart"/>
            <w:r w:rsidRPr="000D0840">
              <w:t>AMBR</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6D2A69">
            <w:pPr>
              <w:pStyle w:val="TAL"/>
            </w:pPr>
            <w:r w:rsidRPr="000D0840">
              <w:t>Session-</w:t>
            </w:r>
            <w:proofErr w:type="spellStart"/>
            <w:r w:rsidRPr="000D0840">
              <w:t>AMBR</w:t>
            </w:r>
            <w:proofErr w:type="spellEnd"/>
          </w:p>
          <w:p w14:paraId="336A3D12" w14:textId="77777777" w:rsidR="00417268" w:rsidRPr="000D0840" w:rsidRDefault="00417268" w:rsidP="006D2A6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6D2A69">
            <w:pPr>
              <w:pStyle w:val="TAC"/>
            </w:pPr>
            <w:proofErr w:type="spellStart"/>
            <w:r w:rsidRPr="005F7EB0">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6D2A69">
            <w:pPr>
              <w:pStyle w:val="TAC"/>
            </w:pPr>
            <w:r w:rsidRPr="005F7EB0">
              <w:t>8</w:t>
            </w:r>
          </w:p>
        </w:tc>
      </w:tr>
      <w:tr w:rsidR="00417268" w:rsidRPr="005F7EB0" w14:paraId="0709D38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6D2A6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6D2A69">
            <w:pPr>
              <w:pStyle w:val="TAL"/>
            </w:pPr>
            <w:proofErr w:type="spellStart"/>
            <w:r w:rsidRPr="000D0840">
              <w:t>RQ</w:t>
            </w:r>
            <w:proofErr w:type="spellEnd"/>
            <w:r w:rsidRPr="000D0840">
              <w:t xml:space="preserve">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6D2A69">
            <w:pPr>
              <w:pStyle w:val="TAL"/>
            </w:pPr>
            <w:proofErr w:type="spellStart"/>
            <w:r w:rsidRPr="000D0840">
              <w:t>GPRS</w:t>
            </w:r>
            <w:proofErr w:type="spellEnd"/>
            <w:r w:rsidRPr="000D0840">
              <w:t xml:space="preserve"> timer</w:t>
            </w:r>
          </w:p>
          <w:p w14:paraId="7431710D" w14:textId="77777777" w:rsidR="00417268" w:rsidRPr="000D0840" w:rsidRDefault="00417268" w:rsidP="006D2A6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6D2A69">
            <w:pPr>
              <w:pStyle w:val="TAC"/>
            </w:pPr>
            <w:r w:rsidRPr="005F7EB0">
              <w:t>2</w:t>
            </w:r>
          </w:p>
        </w:tc>
      </w:tr>
      <w:tr w:rsidR="00417268" w:rsidRPr="005F7EB0" w14:paraId="2301BA8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6D2A6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6D2A69">
            <w:pPr>
              <w:pStyle w:val="TAL"/>
            </w:pPr>
            <w:r w:rsidRPr="000D0840">
              <w:t xml:space="preserve">Always-on </w:t>
            </w:r>
            <w:proofErr w:type="spellStart"/>
            <w:r w:rsidRPr="000D0840">
              <w:t>PDU</w:t>
            </w:r>
            <w:proofErr w:type="spellEnd"/>
            <w:r w:rsidRPr="000D0840">
              <w:t xml:space="preserve">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6D2A69">
            <w:pPr>
              <w:pStyle w:val="TAL"/>
            </w:pPr>
            <w:r w:rsidRPr="000D0840">
              <w:t xml:space="preserve">Always-on </w:t>
            </w:r>
            <w:proofErr w:type="spellStart"/>
            <w:r w:rsidRPr="000D0840">
              <w:t>PDU</w:t>
            </w:r>
            <w:proofErr w:type="spellEnd"/>
            <w:r w:rsidRPr="000D0840">
              <w:t xml:space="preserve"> session indication</w:t>
            </w:r>
          </w:p>
          <w:p w14:paraId="63C238D7" w14:textId="77777777" w:rsidR="00417268" w:rsidRPr="000D0840" w:rsidRDefault="00417268" w:rsidP="006D2A6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6D2A69">
            <w:pPr>
              <w:pStyle w:val="TAC"/>
            </w:pPr>
            <w:r>
              <w:t>1</w:t>
            </w:r>
          </w:p>
        </w:tc>
      </w:tr>
      <w:tr w:rsidR="00417268" w:rsidRPr="005F7EB0" w14:paraId="52312F3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6D2A69">
            <w:pPr>
              <w:pStyle w:val="TAL"/>
            </w:pPr>
            <w:proofErr w:type="spellStart"/>
            <w:r w:rsidRPr="000D0840">
              <w:t>7A</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6D2A69">
            <w:pPr>
              <w:pStyle w:val="TAL"/>
            </w:pPr>
            <w:r w:rsidRPr="000D0840">
              <w:t xml:space="preserve">Authorized </w:t>
            </w:r>
            <w:proofErr w:type="spellStart"/>
            <w:r w:rsidRPr="000D0840">
              <w:t>QoS</w:t>
            </w:r>
            <w:proofErr w:type="spellEnd"/>
            <w:r w:rsidRPr="000D0840">
              <w:t xml:space="preserve">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6D2A69">
            <w:pPr>
              <w:pStyle w:val="TAL"/>
            </w:pPr>
            <w:proofErr w:type="spellStart"/>
            <w:r w:rsidRPr="000D0840">
              <w:t>QoS</w:t>
            </w:r>
            <w:proofErr w:type="spellEnd"/>
            <w:r w:rsidRPr="000D0840">
              <w:t xml:space="preserve"> rules</w:t>
            </w:r>
          </w:p>
          <w:p w14:paraId="5B8C7442" w14:textId="77777777" w:rsidR="00417268" w:rsidRPr="000D0840" w:rsidRDefault="00417268" w:rsidP="006D2A6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6D2A69">
            <w:pPr>
              <w:pStyle w:val="TAC"/>
            </w:pPr>
            <w:proofErr w:type="spellStart"/>
            <w:r w:rsidRPr="005F7EB0">
              <w:t>TLV</w:t>
            </w:r>
            <w:proofErr w:type="spellEnd"/>
            <w:r w:rsidRPr="005F7EB0">
              <w:t>-E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6D2A69">
            <w:pPr>
              <w:pStyle w:val="TAC"/>
            </w:pPr>
            <w:r w:rsidRPr="005F7EB0">
              <w:t>7-65538</w:t>
            </w:r>
          </w:p>
        </w:tc>
      </w:tr>
      <w:tr w:rsidR="00417268" w:rsidRPr="005F7EB0" w14:paraId="3045FC3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6D2A6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6D2A6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6D2A69">
            <w:pPr>
              <w:pStyle w:val="TAL"/>
            </w:pPr>
            <w:r w:rsidRPr="000D0840">
              <w:t>Mapped EPS bearer contexts</w:t>
            </w:r>
          </w:p>
          <w:p w14:paraId="446C2F0D" w14:textId="77777777" w:rsidR="00417268" w:rsidRPr="000D0840" w:rsidRDefault="00417268" w:rsidP="006D2A6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6D2A6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6D2A69">
            <w:pPr>
              <w:pStyle w:val="TAC"/>
            </w:pPr>
            <w:proofErr w:type="spellStart"/>
            <w:r w:rsidRPr="005F7EB0">
              <w:t>TLV</w:t>
            </w:r>
            <w:proofErr w:type="spellEnd"/>
            <w:r w:rsidRPr="005F7EB0">
              <w:t>-E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6D2A69">
            <w:pPr>
              <w:pStyle w:val="TAC"/>
            </w:pPr>
            <w:r w:rsidRPr="005F7EB0">
              <w:t>7-65538</w:t>
            </w:r>
          </w:p>
        </w:tc>
      </w:tr>
      <w:tr w:rsidR="00417268" w:rsidRPr="005F7EB0" w14:paraId="28F3BD3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6D2A6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6D2A69">
            <w:pPr>
              <w:pStyle w:val="TAL"/>
            </w:pPr>
            <w:r w:rsidRPr="000D0840">
              <w:t xml:space="preserve">Authorized </w:t>
            </w:r>
            <w:proofErr w:type="spellStart"/>
            <w:r w:rsidRPr="000D0840">
              <w:t>QoS</w:t>
            </w:r>
            <w:proofErr w:type="spellEnd"/>
            <w:r w:rsidRPr="000D0840">
              <w:t xml:space="preserve">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6D2A69">
            <w:pPr>
              <w:pStyle w:val="TAL"/>
            </w:pPr>
            <w:proofErr w:type="spellStart"/>
            <w:r w:rsidRPr="000D0840">
              <w:t>QoS</w:t>
            </w:r>
            <w:proofErr w:type="spellEnd"/>
            <w:r w:rsidRPr="000D0840">
              <w:t xml:space="preserve"> flow descriptions</w:t>
            </w:r>
          </w:p>
          <w:p w14:paraId="08602D83" w14:textId="77777777" w:rsidR="00417268" w:rsidRPr="000D0840" w:rsidRDefault="00417268" w:rsidP="006D2A6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6D2A6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6D2A69">
            <w:pPr>
              <w:pStyle w:val="TAC"/>
            </w:pPr>
            <w:proofErr w:type="spellStart"/>
            <w:r w:rsidRPr="009E7004">
              <w:t>T</w:t>
            </w:r>
            <w:r w:rsidRPr="006156F0">
              <w:t>LV</w:t>
            </w:r>
            <w:proofErr w:type="spellEnd"/>
            <w:r w:rsidRPr="006156F0">
              <w:t>-E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6D2A69">
            <w:pPr>
              <w:pStyle w:val="TAC"/>
            </w:pPr>
            <w:r>
              <w:t>6</w:t>
            </w:r>
            <w:r w:rsidRPr="006156F0">
              <w:t>-65538</w:t>
            </w:r>
          </w:p>
        </w:tc>
      </w:tr>
      <w:tr w:rsidR="00417268" w:rsidRPr="005F7EB0" w14:paraId="0D39FB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6D2A69">
            <w:pPr>
              <w:pStyle w:val="TAL"/>
            </w:pPr>
            <w:proofErr w:type="spellStart"/>
            <w:r w:rsidRPr="000D0840">
              <w:t>7B</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6D2A69">
            <w:pPr>
              <w:pStyle w:val="TAL"/>
            </w:pPr>
            <w:r w:rsidRPr="000D0840">
              <w:t>Extended protocol configuration options</w:t>
            </w:r>
          </w:p>
          <w:p w14:paraId="0F85A9DC" w14:textId="77777777" w:rsidR="00417268" w:rsidRPr="000D0840" w:rsidRDefault="00417268"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6D2A69">
            <w:pPr>
              <w:pStyle w:val="TAC"/>
            </w:pPr>
            <w:proofErr w:type="spellStart"/>
            <w:r w:rsidRPr="005F7EB0">
              <w:t>TLV</w:t>
            </w:r>
            <w:proofErr w:type="spellEnd"/>
            <w:r w:rsidRPr="005F7EB0">
              <w:t>-E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6D2A69">
            <w:pPr>
              <w:pStyle w:val="TAC"/>
            </w:pPr>
            <w:r w:rsidRPr="005F7EB0">
              <w:t>4-65538</w:t>
            </w:r>
          </w:p>
        </w:tc>
      </w:tr>
      <w:tr w:rsidR="00417268" w14:paraId="0A3ABB96"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6D2A6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6D2A69">
            <w:pPr>
              <w:pStyle w:val="TAL"/>
            </w:pPr>
            <w:proofErr w:type="spellStart"/>
            <w:r>
              <w:rPr>
                <w:rFonts w:hint="eastAsia"/>
              </w:rPr>
              <w:t>ATSSS</w:t>
            </w:r>
            <w:proofErr w:type="spellEnd"/>
            <w:r>
              <w:rPr>
                <w:rFonts w:hint="eastAsia"/>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6D2A69">
            <w:pPr>
              <w:pStyle w:val="TAL"/>
            </w:pPr>
            <w:proofErr w:type="spellStart"/>
            <w:r>
              <w:rPr>
                <w:rFonts w:hint="eastAsia"/>
              </w:rPr>
              <w:t>ATSSS</w:t>
            </w:r>
            <w:proofErr w:type="spellEnd"/>
            <w:r>
              <w:rPr>
                <w:rFonts w:hint="eastAsia"/>
              </w:rPr>
              <w:t xml:space="preserve"> container</w:t>
            </w:r>
          </w:p>
          <w:p w14:paraId="7DE73B76" w14:textId="77777777" w:rsidR="00417268" w:rsidRDefault="00417268" w:rsidP="006D2A6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6D2A6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6D2A69">
            <w:pPr>
              <w:pStyle w:val="TAC"/>
            </w:pPr>
            <w:proofErr w:type="spellStart"/>
            <w:r>
              <w:rPr>
                <w:rFonts w:hint="eastAsia"/>
              </w:rPr>
              <w:t>TLV</w:t>
            </w:r>
            <w:proofErr w:type="spellEnd"/>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6D2A69">
            <w:pPr>
              <w:pStyle w:val="TAC"/>
            </w:pPr>
            <w:r>
              <w:t>3</w:t>
            </w:r>
            <w:r>
              <w:rPr>
                <w:rFonts w:hint="eastAsia"/>
              </w:rPr>
              <w:t>-</w:t>
            </w:r>
            <w:r>
              <w:t>65538</w:t>
            </w:r>
          </w:p>
        </w:tc>
      </w:tr>
      <w:tr w:rsidR="00417268" w14:paraId="746EB84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6D2A6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6D2A69">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6D2A69">
            <w:pPr>
              <w:pStyle w:val="TAC"/>
            </w:pPr>
            <w:proofErr w:type="spellStart"/>
            <w:r w:rsidRPr="00CC0C94">
              <w:rPr>
                <w:lang w:eastAsia="zh-CN"/>
              </w:rP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6D2A69">
            <w:pPr>
              <w:pStyle w:val="TAC"/>
            </w:pPr>
            <w:r w:rsidRPr="00CC0C94">
              <w:rPr>
                <w:lang w:eastAsia="zh-CN"/>
              </w:rPr>
              <w:t>5-257</w:t>
            </w:r>
          </w:p>
        </w:tc>
      </w:tr>
      <w:tr w:rsidR="00417268" w:rsidRPr="00001FF8" w14:paraId="1C97FE7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6D2A69">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6D2A69">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6D2A69">
            <w:pPr>
              <w:pStyle w:val="TAL"/>
              <w:rPr>
                <w:lang w:eastAsia="zh-CN"/>
              </w:rPr>
            </w:pPr>
            <w:r>
              <w:rPr>
                <w:lang w:eastAsia="zh-CN"/>
              </w:rPr>
              <w:t>Port management information container</w:t>
            </w:r>
          </w:p>
          <w:p w14:paraId="04FCB74E" w14:textId="77777777" w:rsidR="00417268" w:rsidRPr="00001FF8" w:rsidRDefault="00417268" w:rsidP="006D2A69">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6D2A69">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6D2A69">
            <w:pPr>
              <w:pStyle w:val="TAC"/>
              <w:rPr>
                <w:lang w:eastAsia="zh-CN"/>
              </w:rPr>
            </w:pPr>
            <w:proofErr w:type="spellStart"/>
            <w:r>
              <w:rPr>
                <w:lang w:eastAsia="zh-CN"/>
              </w:rPr>
              <w:t>TLV</w:t>
            </w:r>
            <w:proofErr w:type="spellEnd"/>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6D2A69">
            <w:pPr>
              <w:pStyle w:val="TAC"/>
              <w:rPr>
                <w:lang w:eastAsia="zh-CN"/>
              </w:rPr>
            </w:pPr>
            <w:r>
              <w:rPr>
                <w:lang w:eastAsia="zh-CN"/>
              </w:rPr>
              <w:t>4-65538</w:t>
            </w:r>
          </w:p>
        </w:tc>
      </w:tr>
      <w:tr w:rsidR="00417268" w:rsidRPr="00001FF8" w14:paraId="6ED7BFA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6D2A69">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6D2A69">
            <w:pPr>
              <w:pStyle w:val="TAL"/>
              <w:rPr>
                <w:lang w:eastAsia="zh-CN"/>
              </w:rPr>
            </w:pPr>
            <w:r w:rsidRPr="00FE414A">
              <w:t xml:space="preserve">Serving </w:t>
            </w:r>
            <w:proofErr w:type="spellStart"/>
            <w:r w:rsidRPr="00FE414A">
              <w:t>PLMN</w:t>
            </w:r>
            <w:proofErr w:type="spellEnd"/>
            <w:r w:rsidRPr="00FE414A">
              <w:t xml:space="preserve">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6D2A69">
            <w:pPr>
              <w:pStyle w:val="TAL"/>
            </w:pPr>
            <w:r>
              <w:t xml:space="preserve">Serving </w:t>
            </w:r>
            <w:proofErr w:type="spellStart"/>
            <w:r>
              <w:t>PLMN</w:t>
            </w:r>
            <w:proofErr w:type="spellEnd"/>
            <w:r>
              <w:t xml:space="preserve"> rate control</w:t>
            </w:r>
          </w:p>
          <w:p w14:paraId="59EEE378" w14:textId="77777777" w:rsidR="00417268" w:rsidRDefault="00417268" w:rsidP="006D2A69">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6D2A69">
            <w:pPr>
              <w:pStyle w:val="TAC"/>
              <w:rPr>
                <w:lang w:eastAsia="zh-CN"/>
              </w:rPr>
            </w:pPr>
            <w:proofErr w:type="spellStart"/>
            <w: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6D2A69">
            <w:pPr>
              <w:pStyle w:val="TAC"/>
              <w:rPr>
                <w:lang w:eastAsia="zh-CN"/>
              </w:rPr>
            </w:pPr>
            <w:r>
              <w:t>4</w:t>
            </w:r>
          </w:p>
        </w:tc>
      </w:tr>
      <w:tr w:rsidR="00417268" w:rsidRPr="00001FF8" w14:paraId="377136A8"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6D2A69">
            <w:pPr>
              <w:pStyle w:val="TAL"/>
              <w:rPr>
                <w:noProof/>
                <w:lang w:eastAsia="zh-CN"/>
              </w:rPr>
            </w:pPr>
            <w:proofErr w:type="spellStart"/>
            <w:r>
              <w:t>1F</w:t>
            </w:r>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6D2A69">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6D2A69">
            <w:pPr>
              <w:pStyle w:val="TAL"/>
            </w:pPr>
            <w:r>
              <w:t xml:space="preserve">Ethernet </w:t>
            </w:r>
            <w:proofErr w:type="spellStart"/>
            <w:r>
              <w:t>heaer</w:t>
            </w:r>
            <w:proofErr w:type="spellEnd"/>
            <w:r>
              <w:t xml:space="preserve"> compression configuration</w:t>
            </w:r>
          </w:p>
          <w:p w14:paraId="25637FE0" w14:textId="77777777" w:rsidR="00417268" w:rsidRDefault="00417268" w:rsidP="006D2A69">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6D2A69">
            <w:pPr>
              <w:pStyle w:val="TAC"/>
            </w:pPr>
            <w:proofErr w:type="spellStart"/>
            <w:r>
              <w:t>TLV</w:t>
            </w:r>
            <w:proofErr w:type="spellEnd"/>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6D2A69">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w:t>
      </w:r>
      <w:proofErr w:type="spellStart"/>
      <w:r>
        <w:t>IEI</w:t>
      </w:r>
      <w:proofErr w:type="spellEnd"/>
      <w:r>
        <w:t xml:space="preserve"> of value </w:t>
      </w:r>
      <w:r w:rsidRPr="00CC0C94">
        <w:t>"</w:t>
      </w:r>
      <w:proofErr w:type="spellStart"/>
      <w:r>
        <w:t>7F</w:t>
      </w:r>
      <w:proofErr w:type="spellEnd"/>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w:t>
      </w:r>
      <w:proofErr w:type="spellStart"/>
      <w:r w:rsidRPr="00440029">
        <w:t>PDU</w:t>
      </w:r>
      <w:proofErr w:type="spellEnd"/>
      <w:r w:rsidRPr="00440029">
        <w:t xml:space="preserve"> SESSION </w:t>
      </w:r>
      <w:r>
        <w:t>MODIFICATION</w:t>
      </w:r>
      <w:r w:rsidRPr="00440029">
        <w:t xml:space="preserve"> </w:t>
      </w:r>
      <w:r>
        <w:t>COMPLETE</w:t>
      </w:r>
      <w:r w:rsidRPr="00440029">
        <w:t xml:space="preserve"> message is sent by the </w:t>
      </w:r>
      <w:proofErr w:type="spellStart"/>
      <w:r>
        <w:t>UE</w:t>
      </w:r>
      <w:proofErr w:type="spellEnd"/>
      <w:r w:rsidRPr="00440029">
        <w:t xml:space="preserve"> to the </w:t>
      </w:r>
      <w:proofErr w:type="spellStart"/>
      <w:r>
        <w:t>SMF</w:t>
      </w:r>
      <w:proofErr w:type="spellEnd"/>
      <w:r>
        <w:t xml:space="preserve"> </w:t>
      </w:r>
      <w:r w:rsidRPr="00440029">
        <w:t xml:space="preserve">in response to </w:t>
      </w:r>
      <w:r>
        <w:t xml:space="preserve">the </w:t>
      </w:r>
      <w:proofErr w:type="spellStart"/>
      <w:r w:rsidRPr="00440029">
        <w:t>PDU</w:t>
      </w:r>
      <w:proofErr w:type="spellEnd"/>
      <w:r w:rsidRPr="00440029">
        <w:t xml:space="preserve"> SESSION </w:t>
      </w:r>
      <w:r>
        <w:t>MODIFICATION</w:t>
      </w:r>
      <w:r w:rsidRPr="00440029">
        <w:t xml:space="preserve"> </w:t>
      </w:r>
      <w:r>
        <w:t>COMMAND</w:t>
      </w:r>
      <w:r w:rsidRPr="00440029">
        <w:t xml:space="preserve"> message and indicates </w:t>
      </w:r>
      <w:r>
        <w:t xml:space="preserve">an acceptance of the </w:t>
      </w:r>
      <w:proofErr w:type="spellStart"/>
      <w:r w:rsidRPr="00440029">
        <w:t>PDU</w:t>
      </w:r>
      <w:proofErr w:type="spellEnd"/>
      <w:r w:rsidRPr="00440029">
        <w:t xml:space="preserve">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r>
      <w:proofErr w:type="spellStart"/>
      <w:r w:rsidRPr="00440029">
        <w:t>PDU</w:t>
      </w:r>
      <w:proofErr w:type="spellEnd"/>
      <w:r w:rsidRPr="00440029">
        <w:t xml:space="preserve">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r>
      <w:proofErr w:type="spellStart"/>
      <w:r w:rsidRPr="00440029">
        <w:t>UE</w:t>
      </w:r>
      <w:proofErr w:type="spellEnd"/>
      <w:r w:rsidRPr="00440029">
        <w:t xml:space="preserv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proofErr w:type="spellStart"/>
      <w:r w:rsidRPr="00440029">
        <w:t>PDU</w:t>
      </w:r>
      <w:proofErr w:type="spellEnd"/>
      <w:r w:rsidRPr="00440029">
        <w:t xml:space="preserve">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6D2A69">
            <w:pPr>
              <w:pStyle w:val="TAH"/>
            </w:pPr>
            <w:proofErr w:type="spellStart"/>
            <w:r w:rsidRPr="005F7EB0">
              <w:t>IEI</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6D2A69">
            <w:pPr>
              <w:pStyle w:val="TAH"/>
            </w:pPr>
            <w:r w:rsidRPr="005F7EB0">
              <w:t>Length</w:t>
            </w:r>
          </w:p>
        </w:tc>
      </w:tr>
      <w:tr w:rsidR="009D040A" w:rsidRPr="005F7EB0" w14:paraId="40DF91F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6D2A69">
            <w:pPr>
              <w:pStyle w:val="TAL"/>
            </w:pPr>
            <w:r w:rsidRPr="000D0840">
              <w:t>Extended protocol discriminator</w:t>
            </w:r>
          </w:p>
          <w:p w14:paraId="66B2D904" w14:textId="77777777" w:rsidR="009D040A" w:rsidRPr="000D0840" w:rsidRDefault="009D040A"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6D2A69">
            <w:pPr>
              <w:pStyle w:val="TAC"/>
            </w:pPr>
            <w:r w:rsidRPr="005F7EB0">
              <w:t>1</w:t>
            </w:r>
          </w:p>
        </w:tc>
      </w:tr>
      <w:tr w:rsidR="009D040A" w:rsidRPr="005F7EB0" w14:paraId="2A89833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6D2A69">
            <w:pPr>
              <w:pStyle w:val="TAL"/>
            </w:pPr>
            <w:proofErr w:type="spellStart"/>
            <w:r w:rsidRPr="000D0840">
              <w:t>PDU</w:t>
            </w:r>
            <w:proofErr w:type="spellEnd"/>
            <w:r w:rsidRPr="000D0840">
              <w:t xml:space="preserve">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6D2A69">
            <w:pPr>
              <w:pStyle w:val="TAL"/>
            </w:pPr>
            <w:proofErr w:type="spellStart"/>
            <w:r w:rsidRPr="000D0840">
              <w:t>PDU</w:t>
            </w:r>
            <w:proofErr w:type="spellEnd"/>
            <w:r w:rsidRPr="000D0840">
              <w:t xml:space="preserve"> session identity</w:t>
            </w:r>
          </w:p>
          <w:p w14:paraId="0CCE1A7C" w14:textId="77777777" w:rsidR="009D040A" w:rsidRPr="000D0840" w:rsidRDefault="009D040A"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6D2A69">
            <w:pPr>
              <w:pStyle w:val="TAC"/>
            </w:pPr>
            <w:r w:rsidRPr="005F7EB0">
              <w:t>1</w:t>
            </w:r>
          </w:p>
        </w:tc>
      </w:tr>
      <w:tr w:rsidR="009D040A" w:rsidRPr="005F7EB0" w14:paraId="7ADB8C39"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6D2A69">
            <w:pPr>
              <w:pStyle w:val="TAL"/>
            </w:pPr>
            <w:proofErr w:type="spellStart"/>
            <w:r w:rsidRPr="000D0840">
              <w:t>PTI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6D2A69">
            <w:pPr>
              <w:pStyle w:val="TAL"/>
            </w:pPr>
            <w:r w:rsidRPr="000D0840">
              <w:t>Procedure transaction identity</w:t>
            </w:r>
          </w:p>
          <w:p w14:paraId="2D8B5910" w14:textId="77777777" w:rsidR="009D040A" w:rsidRPr="000D0840" w:rsidRDefault="009D040A"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6D2A69">
            <w:pPr>
              <w:pStyle w:val="TAC"/>
            </w:pPr>
            <w:r w:rsidRPr="005F7EB0">
              <w:t>1</w:t>
            </w:r>
          </w:p>
        </w:tc>
      </w:tr>
      <w:tr w:rsidR="009D040A" w:rsidRPr="005F7EB0" w14:paraId="3FA5F06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6D2A69">
            <w:pPr>
              <w:pStyle w:val="TAL"/>
              <w:rPr>
                <w:lang w:val="fr-FR"/>
              </w:rPr>
            </w:pPr>
            <w:proofErr w:type="spellStart"/>
            <w:r w:rsidRPr="004C33A6">
              <w:rPr>
                <w:lang w:val="fr-FR"/>
              </w:rPr>
              <w:t>PDU</w:t>
            </w:r>
            <w:proofErr w:type="spellEnd"/>
            <w:r w:rsidRPr="004C33A6">
              <w:rPr>
                <w:lang w:val="fr-FR"/>
              </w:rPr>
              <w:t xml:space="preserve"> SESSION MODIFICATION COMPLETE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6D2A69">
            <w:pPr>
              <w:pStyle w:val="TAL"/>
            </w:pPr>
            <w:r w:rsidRPr="000D0840">
              <w:t>Message type</w:t>
            </w:r>
          </w:p>
          <w:p w14:paraId="0040F5B0" w14:textId="77777777" w:rsidR="009D040A" w:rsidRPr="000D0840" w:rsidRDefault="009D040A"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6D2A69">
            <w:pPr>
              <w:pStyle w:val="TAC"/>
            </w:pPr>
            <w:r w:rsidRPr="005F7EB0">
              <w:t>1</w:t>
            </w:r>
          </w:p>
        </w:tc>
      </w:tr>
      <w:tr w:rsidR="009D040A" w:rsidRPr="005F7EB0" w14:paraId="0C9F4D4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6D2A69">
            <w:pPr>
              <w:pStyle w:val="TAL"/>
            </w:pPr>
            <w:proofErr w:type="spellStart"/>
            <w:r w:rsidRPr="000D0840">
              <w:t>7B</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6D2A69">
            <w:pPr>
              <w:pStyle w:val="TAL"/>
            </w:pPr>
            <w:r w:rsidRPr="000D0840">
              <w:t>Extended protocol configuration options</w:t>
            </w:r>
          </w:p>
          <w:p w14:paraId="4518E469" w14:textId="77777777" w:rsidR="009D040A" w:rsidRPr="000D0840" w:rsidRDefault="009D040A"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6D2A69">
            <w:pPr>
              <w:pStyle w:val="TAC"/>
            </w:pPr>
            <w:proofErr w:type="spellStart"/>
            <w:r w:rsidRPr="005F7EB0">
              <w:t>TLV</w:t>
            </w:r>
            <w:proofErr w:type="spellEnd"/>
            <w:r w:rsidRPr="005F7EB0">
              <w:t>-E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6D2A69">
            <w:pPr>
              <w:pStyle w:val="TAC"/>
            </w:pPr>
            <w:r w:rsidRPr="005F7EB0">
              <w:t>4-65538</w:t>
            </w:r>
          </w:p>
        </w:tc>
      </w:tr>
      <w:tr w:rsidR="009D040A" w:rsidRPr="005F7EB0" w14:paraId="6AECFDF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6D2A69">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6D2A69">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6D2A69">
            <w:pPr>
              <w:pStyle w:val="TAC"/>
            </w:pPr>
            <w:proofErr w:type="spellStart"/>
            <w:r>
              <w:rPr>
                <w:rFonts w:hint="eastAsia"/>
                <w:lang w:eastAsia="ko-KR"/>
              </w:rPr>
              <w:t>T</w:t>
            </w:r>
            <w:r>
              <w:rPr>
                <w:lang w:eastAsia="ko-KR"/>
              </w:rPr>
              <w:t>LV</w:t>
            </w:r>
            <w:proofErr w:type="spellEnd"/>
            <w:r>
              <w:rPr>
                <w:lang w:eastAsia="ko-KR"/>
              </w:rPr>
              <w:t>-E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6D2A69">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 xml:space="preserve">It is possible for </w:t>
      </w:r>
      <w:proofErr w:type="spellStart"/>
      <w:r>
        <w:t>UEs</w:t>
      </w:r>
      <w:proofErr w:type="spellEnd"/>
      <w:r>
        <w:t xml:space="preserve"> compliant with earlier versions of this specification to include the </w:t>
      </w:r>
      <w:proofErr w:type="spellStart"/>
      <w:r>
        <w:t>5GSM</w:t>
      </w:r>
      <w:proofErr w:type="spellEnd"/>
      <w:r>
        <w:t xml:space="preserve"> cause IE with </w:t>
      </w:r>
      <w:proofErr w:type="spellStart"/>
      <w:r>
        <w:t>IEI</w:t>
      </w:r>
      <w:proofErr w:type="spellEnd"/>
      <w:r>
        <w:t xml:space="preserve"> 59 in the </w:t>
      </w:r>
      <w:proofErr w:type="spellStart"/>
      <w:r>
        <w:t>PDU</w:t>
      </w:r>
      <w:proofErr w:type="spellEnd"/>
      <w:r>
        <w:t xml:space="preserve"> SESSION MODIFICATION COMPLETE message, and therefore the </w:t>
      </w:r>
      <w:proofErr w:type="spellStart"/>
      <w:r>
        <w:t>IEI</w:t>
      </w:r>
      <w:proofErr w:type="spellEnd"/>
      <w:r>
        <w:t xml:space="preserve"> 59 cannot be used for other optional IEs other than the </w:t>
      </w:r>
      <w:proofErr w:type="spellStart"/>
      <w:r>
        <w:t>5GSM</w:t>
      </w:r>
      <w:proofErr w:type="spellEnd"/>
      <w:r>
        <w:t xml:space="preserve"> cause IE for future extensions of the </w:t>
      </w:r>
      <w:proofErr w:type="spellStart"/>
      <w:r>
        <w:t>PDU</w:t>
      </w:r>
      <w:proofErr w:type="spellEnd"/>
      <w:r>
        <w:t xml:space="preserve">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12336" w14:textId="77777777" w:rsidR="00351FB7" w:rsidRDefault="00351FB7">
      <w:r>
        <w:separator/>
      </w:r>
    </w:p>
  </w:endnote>
  <w:endnote w:type="continuationSeparator" w:id="0">
    <w:p w14:paraId="3B90FC8F" w14:textId="77777777" w:rsidR="00351FB7" w:rsidRDefault="0035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DF319" w14:textId="77777777" w:rsidR="00351FB7" w:rsidRDefault="00351FB7">
      <w:r>
        <w:separator/>
      </w:r>
    </w:p>
  </w:footnote>
  <w:footnote w:type="continuationSeparator" w:id="0">
    <w:p w14:paraId="06F84305" w14:textId="77777777" w:rsidR="00351FB7" w:rsidRDefault="00351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7F0" w:rsidRDefault="0045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7F0" w:rsidRDefault="00452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7F0" w:rsidRDefault="00452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7F0" w:rsidRDefault="00452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D6C11"/>
    <w:rsid w:val="000E4411"/>
    <w:rsid w:val="000F2CC9"/>
    <w:rsid w:val="000F2FBE"/>
    <w:rsid w:val="00103AB4"/>
    <w:rsid w:val="001108A5"/>
    <w:rsid w:val="00141427"/>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30DE5"/>
    <w:rsid w:val="00243493"/>
    <w:rsid w:val="00244388"/>
    <w:rsid w:val="00257113"/>
    <w:rsid w:val="0026004D"/>
    <w:rsid w:val="002640DD"/>
    <w:rsid w:val="00266C4D"/>
    <w:rsid w:val="00275D12"/>
    <w:rsid w:val="00284FEB"/>
    <w:rsid w:val="002860C4"/>
    <w:rsid w:val="002A1ABE"/>
    <w:rsid w:val="002A54E4"/>
    <w:rsid w:val="002B08F4"/>
    <w:rsid w:val="002B5741"/>
    <w:rsid w:val="002E1AFE"/>
    <w:rsid w:val="002F3B6B"/>
    <w:rsid w:val="00305409"/>
    <w:rsid w:val="0031205F"/>
    <w:rsid w:val="00332D9A"/>
    <w:rsid w:val="00336CF0"/>
    <w:rsid w:val="00343D64"/>
    <w:rsid w:val="00351FB7"/>
    <w:rsid w:val="00352F52"/>
    <w:rsid w:val="003609EF"/>
    <w:rsid w:val="0036231A"/>
    <w:rsid w:val="00362816"/>
    <w:rsid w:val="00363DF6"/>
    <w:rsid w:val="003674C0"/>
    <w:rsid w:val="00370BEB"/>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35788"/>
    <w:rsid w:val="0044149C"/>
    <w:rsid w:val="00444800"/>
    <w:rsid w:val="00445955"/>
    <w:rsid w:val="004477FD"/>
    <w:rsid w:val="004504F8"/>
    <w:rsid w:val="004527F0"/>
    <w:rsid w:val="004565FC"/>
    <w:rsid w:val="00462BD9"/>
    <w:rsid w:val="00462BE6"/>
    <w:rsid w:val="00462D1D"/>
    <w:rsid w:val="00471610"/>
    <w:rsid w:val="0047177B"/>
    <w:rsid w:val="00472BFB"/>
    <w:rsid w:val="0047377A"/>
    <w:rsid w:val="0048625D"/>
    <w:rsid w:val="004A6687"/>
    <w:rsid w:val="004A6835"/>
    <w:rsid w:val="004B0B20"/>
    <w:rsid w:val="004B426A"/>
    <w:rsid w:val="004B75B7"/>
    <w:rsid w:val="004D2074"/>
    <w:rsid w:val="004E1669"/>
    <w:rsid w:val="00507B09"/>
    <w:rsid w:val="00510078"/>
    <w:rsid w:val="0051555A"/>
    <w:rsid w:val="0051580D"/>
    <w:rsid w:val="005164D8"/>
    <w:rsid w:val="00517756"/>
    <w:rsid w:val="00525D0F"/>
    <w:rsid w:val="00536EAF"/>
    <w:rsid w:val="00547111"/>
    <w:rsid w:val="005562F7"/>
    <w:rsid w:val="00567D4E"/>
    <w:rsid w:val="0057007F"/>
    <w:rsid w:val="00570453"/>
    <w:rsid w:val="00592D74"/>
    <w:rsid w:val="00592DB9"/>
    <w:rsid w:val="00594FBD"/>
    <w:rsid w:val="005A0C57"/>
    <w:rsid w:val="005A33AE"/>
    <w:rsid w:val="005B433D"/>
    <w:rsid w:val="005B72DA"/>
    <w:rsid w:val="005D1535"/>
    <w:rsid w:val="005E2C44"/>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E38A1"/>
    <w:rsid w:val="007E4E17"/>
    <w:rsid w:val="007F7259"/>
    <w:rsid w:val="008040A8"/>
    <w:rsid w:val="008054D8"/>
    <w:rsid w:val="00820329"/>
    <w:rsid w:val="00821636"/>
    <w:rsid w:val="00824939"/>
    <w:rsid w:val="008279FA"/>
    <w:rsid w:val="008310BB"/>
    <w:rsid w:val="008319C2"/>
    <w:rsid w:val="00841032"/>
    <w:rsid w:val="008438B9"/>
    <w:rsid w:val="00853CF9"/>
    <w:rsid w:val="00856114"/>
    <w:rsid w:val="00861B07"/>
    <w:rsid w:val="008626E7"/>
    <w:rsid w:val="00870EE7"/>
    <w:rsid w:val="00877032"/>
    <w:rsid w:val="008822A4"/>
    <w:rsid w:val="00885612"/>
    <w:rsid w:val="008863B9"/>
    <w:rsid w:val="008961F5"/>
    <w:rsid w:val="0089697C"/>
    <w:rsid w:val="008A45A6"/>
    <w:rsid w:val="008B3832"/>
    <w:rsid w:val="008C7B79"/>
    <w:rsid w:val="008D2081"/>
    <w:rsid w:val="008D798D"/>
    <w:rsid w:val="008F53CE"/>
    <w:rsid w:val="008F6847"/>
    <w:rsid w:val="008F686C"/>
    <w:rsid w:val="008F6A0C"/>
    <w:rsid w:val="008F6D16"/>
    <w:rsid w:val="008F6F0D"/>
    <w:rsid w:val="00904970"/>
    <w:rsid w:val="009148DE"/>
    <w:rsid w:val="00936C62"/>
    <w:rsid w:val="00941BFE"/>
    <w:rsid w:val="00941E30"/>
    <w:rsid w:val="00947783"/>
    <w:rsid w:val="00955691"/>
    <w:rsid w:val="009617B5"/>
    <w:rsid w:val="00964A4C"/>
    <w:rsid w:val="009758C1"/>
    <w:rsid w:val="009765E9"/>
    <w:rsid w:val="009777D9"/>
    <w:rsid w:val="0098571E"/>
    <w:rsid w:val="00991B88"/>
    <w:rsid w:val="00994A65"/>
    <w:rsid w:val="009959CE"/>
    <w:rsid w:val="00997B38"/>
    <w:rsid w:val="009A370B"/>
    <w:rsid w:val="009A5753"/>
    <w:rsid w:val="009A579D"/>
    <w:rsid w:val="009B1A91"/>
    <w:rsid w:val="009B714B"/>
    <w:rsid w:val="009C2C1F"/>
    <w:rsid w:val="009C6970"/>
    <w:rsid w:val="009D040A"/>
    <w:rsid w:val="009E3297"/>
    <w:rsid w:val="009E6C24"/>
    <w:rsid w:val="009F24D0"/>
    <w:rsid w:val="009F734F"/>
    <w:rsid w:val="00A01D78"/>
    <w:rsid w:val="00A0394E"/>
    <w:rsid w:val="00A04B8A"/>
    <w:rsid w:val="00A12233"/>
    <w:rsid w:val="00A13BDF"/>
    <w:rsid w:val="00A246B6"/>
    <w:rsid w:val="00A33204"/>
    <w:rsid w:val="00A45609"/>
    <w:rsid w:val="00A46C0C"/>
    <w:rsid w:val="00A47E70"/>
    <w:rsid w:val="00A5039A"/>
    <w:rsid w:val="00A50CF0"/>
    <w:rsid w:val="00A542A2"/>
    <w:rsid w:val="00A607BC"/>
    <w:rsid w:val="00A64241"/>
    <w:rsid w:val="00A6705A"/>
    <w:rsid w:val="00A704E4"/>
    <w:rsid w:val="00A7671C"/>
    <w:rsid w:val="00A82C3E"/>
    <w:rsid w:val="00A860F3"/>
    <w:rsid w:val="00A92C40"/>
    <w:rsid w:val="00AA2CBC"/>
    <w:rsid w:val="00AC4268"/>
    <w:rsid w:val="00AC4B4F"/>
    <w:rsid w:val="00AC5820"/>
    <w:rsid w:val="00AD1CD8"/>
    <w:rsid w:val="00AD32F6"/>
    <w:rsid w:val="00AE6C67"/>
    <w:rsid w:val="00AF1B07"/>
    <w:rsid w:val="00AF7E25"/>
    <w:rsid w:val="00B17471"/>
    <w:rsid w:val="00B239FA"/>
    <w:rsid w:val="00B258BB"/>
    <w:rsid w:val="00B258BE"/>
    <w:rsid w:val="00B413CB"/>
    <w:rsid w:val="00B52E97"/>
    <w:rsid w:val="00B56B30"/>
    <w:rsid w:val="00B57864"/>
    <w:rsid w:val="00B67B97"/>
    <w:rsid w:val="00B77DCD"/>
    <w:rsid w:val="00B814CE"/>
    <w:rsid w:val="00B91942"/>
    <w:rsid w:val="00B922B6"/>
    <w:rsid w:val="00B968C8"/>
    <w:rsid w:val="00BA3EC5"/>
    <w:rsid w:val="00BA51D9"/>
    <w:rsid w:val="00BB595B"/>
    <w:rsid w:val="00BB5DFC"/>
    <w:rsid w:val="00BC7DA2"/>
    <w:rsid w:val="00BD279D"/>
    <w:rsid w:val="00BD6BB8"/>
    <w:rsid w:val="00BE0453"/>
    <w:rsid w:val="00BE4C29"/>
    <w:rsid w:val="00BE5273"/>
    <w:rsid w:val="00BE70D2"/>
    <w:rsid w:val="00C01A30"/>
    <w:rsid w:val="00C02296"/>
    <w:rsid w:val="00C11E94"/>
    <w:rsid w:val="00C1233D"/>
    <w:rsid w:val="00C244CE"/>
    <w:rsid w:val="00C25591"/>
    <w:rsid w:val="00C46A0F"/>
    <w:rsid w:val="00C53A01"/>
    <w:rsid w:val="00C62EAC"/>
    <w:rsid w:val="00C64519"/>
    <w:rsid w:val="00C6488B"/>
    <w:rsid w:val="00C66BA2"/>
    <w:rsid w:val="00C74D9E"/>
    <w:rsid w:val="00C75CB0"/>
    <w:rsid w:val="00C95985"/>
    <w:rsid w:val="00C97658"/>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A3849"/>
    <w:rsid w:val="00DA5F7B"/>
    <w:rsid w:val="00DB3E3B"/>
    <w:rsid w:val="00DC6068"/>
    <w:rsid w:val="00DC6C28"/>
    <w:rsid w:val="00DD23D8"/>
    <w:rsid w:val="00DE2668"/>
    <w:rsid w:val="00DE34CF"/>
    <w:rsid w:val="00DF6560"/>
    <w:rsid w:val="00E13276"/>
    <w:rsid w:val="00E13F3D"/>
    <w:rsid w:val="00E206F8"/>
    <w:rsid w:val="00E22727"/>
    <w:rsid w:val="00E26D1E"/>
    <w:rsid w:val="00E34898"/>
    <w:rsid w:val="00E437BC"/>
    <w:rsid w:val="00E4475B"/>
    <w:rsid w:val="00E63968"/>
    <w:rsid w:val="00E64C04"/>
    <w:rsid w:val="00E67D7C"/>
    <w:rsid w:val="00E75F53"/>
    <w:rsid w:val="00E771A3"/>
    <w:rsid w:val="00E8079D"/>
    <w:rsid w:val="00E90C5E"/>
    <w:rsid w:val="00E92FD0"/>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1ECE"/>
    <w:rsid w:val="00F52402"/>
    <w:rsid w:val="00F62C45"/>
    <w:rsid w:val="00F64853"/>
    <w:rsid w:val="00F76C3D"/>
    <w:rsid w:val="00F77E71"/>
    <w:rsid w:val="00F8420A"/>
    <w:rsid w:val="00F90CF2"/>
    <w:rsid w:val="00FA5946"/>
    <w:rsid w:val="00FB2B8F"/>
    <w:rsid w:val="00FB6386"/>
    <w:rsid w:val="00FB65F6"/>
    <w:rsid w:val="00FB7080"/>
    <w:rsid w:val="00FC33BE"/>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5F9B8-BFBE-4703-84CB-F587A4EE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2020-10-22T01:43:00Z</dcterms:created>
  <dcterms:modified xsi:type="dcterms:W3CDTF">2020-10-22T01:43:00Z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(3)PnPDu65kPyivE7MMxDv0E8gxm95JY/2WxWMRdyLuch2+EEWB0eLofQyb7Krpht+pVlteRdSG
v34DfUrRnxdPxyChhXvMtBj93jJAtld5bejcOYVky426XpkAykCurp4hhCoTgd1Qe4BSJOyH
32W2W6LkEBSXhl5Nu5Q0tPT25wbyzzOTq2KpCUQSqbx6b2scImVzWHV0G4aRo+jHx9ltDjwj
1lASpMN2qsKYWDQ2Q7</vt:lpwstr>
  </property>
  <property fmtid="{D5CDD505-2E9C-101B-9397-08002B2CF9AE}" pid="22" name="_2015_ms_pID_7253431">
    <vt:lpwstr>WDUfuhXwMYNJ5r8SbIrlDjIne6pDosYp3tBN/KIudw/0V/mNcmShww
GFm6kakJXyqe5AGBRj+eKeoTuICIDs5z1q8dQvHq3Iz5HngjOJQ56G/Le3f1aS2OqJxAjLk5
hhgIB70NHzq/qJoXNWhK8LjzX6ygOpo7B92DkcFBgKEzzqC93q2d1+2qWooDHyFQmkANeqyA
7pVZ3x+7J1uwARQr/pEdwXxRHbSohvt/4a3x</vt:lpwstr>
  </property>
  <property fmtid="{D5CDD505-2E9C-101B-9397-08002B2CF9AE}" pid="23" name="_2015_ms_pID_7253432">
    <vt:lpwstr>VaLKPDaM5bZdErY+I9roKgQ=</vt:lpwstr>
  </property>
</Properties>
</file>